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4972AC" w:rsidRPr="00182111" w:rsidRDefault="004972AC" w:rsidP="004972AC">
      <w:pPr>
        <w:pStyle w:val="Titre"/>
        <w:rPr>
          <w:b w:val="0"/>
        </w:rPr>
      </w:pPr>
    </w:p>
    <w:p w14:paraId="1D2C0B60" w14:textId="77777777" w:rsidR="004972AC" w:rsidRPr="00F73505" w:rsidRDefault="004972AC" w:rsidP="004972AC">
      <w:pPr>
        <w:pStyle w:val="Titre"/>
        <w:rPr>
          <w:sz w:val="32"/>
        </w:rPr>
      </w:pPr>
      <w:r w:rsidRPr="00F73505">
        <w:rPr>
          <w:sz w:val="32"/>
        </w:rPr>
        <w:t>MARCHE PUBLIC DE SERVICES</w:t>
      </w:r>
    </w:p>
    <w:p w14:paraId="0A37501D" w14:textId="77777777" w:rsidR="004972AC" w:rsidRPr="00F73505" w:rsidRDefault="004972AC" w:rsidP="004972AC">
      <w:pPr>
        <w:jc w:val="center"/>
        <w:rPr>
          <w:bCs/>
          <w:szCs w:val="22"/>
        </w:rPr>
      </w:pPr>
    </w:p>
    <w:p w14:paraId="5DAB6C7B" w14:textId="77777777" w:rsidR="004972AC" w:rsidRPr="00F73505" w:rsidRDefault="004972AC" w:rsidP="004972AC">
      <w:pPr>
        <w:jc w:val="center"/>
        <w:rPr>
          <w:szCs w:val="22"/>
        </w:rPr>
      </w:pPr>
    </w:p>
    <w:p w14:paraId="02EB378F" w14:textId="77777777" w:rsidR="004972AC" w:rsidRPr="00F73505" w:rsidRDefault="004972AC" w:rsidP="004972AC">
      <w:pPr>
        <w:jc w:val="center"/>
        <w:rPr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4972AC" w:rsidRPr="00F73505" w14:paraId="4DEA254A" w14:textId="77777777" w:rsidTr="001A40C5">
        <w:trPr>
          <w:trHeight w:val="467"/>
        </w:trPr>
        <w:tc>
          <w:tcPr>
            <w:tcW w:w="9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5A809" w14:textId="77777777" w:rsidR="004972AC" w:rsidRPr="00F73505" w:rsidRDefault="004972AC" w:rsidP="000633F7">
            <w:pPr>
              <w:jc w:val="center"/>
              <w:rPr>
                <w:szCs w:val="22"/>
              </w:rPr>
            </w:pPr>
            <w:bookmarkStart w:id="0" w:name="_Toc38867808"/>
            <w:bookmarkStart w:id="1" w:name="_Toc40759556"/>
            <w:bookmarkStart w:id="2" w:name="_Toc125515406"/>
          </w:p>
          <w:bookmarkEnd w:id="0"/>
          <w:bookmarkEnd w:id="1"/>
          <w:bookmarkEnd w:id="2"/>
          <w:p w14:paraId="03B69C03" w14:textId="77777777" w:rsidR="004972AC" w:rsidRPr="00F73505" w:rsidRDefault="004972AC" w:rsidP="000633F7">
            <w:pPr>
              <w:jc w:val="center"/>
              <w:rPr>
                <w:b/>
                <w:bCs/>
                <w:szCs w:val="22"/>
              </w:rPr>
            </w:pPr>
            <w:r w:rsidRPr="00F73505">
              <w:rPr>
                <w:b/>
                <w:bCs/>
                <w:szCs w:val="22"/>
              </w:rPr>
              <w:t>ACTE D’ENGAGEMENT (AE)</w:t>
            </w:r>
          </w:p>
          <w:p w14:paraId="5A39BBE3" w14:textId="77777777" w:rsidR="004972AC" w:rsidRPr="00F73505" w:rsidRDefault="004972AC" w:rsidP="000633F7">
            <w:pPr>
              <w:jc w:val="center"/>
              <w:rPr>
                <w:szCs w:val="22"/>
              </w:rPr>
            </w:pPr>
          </w:p>
        </w:tc>
      </w:tr>
    </w:tbl>
    <w:p w14:paraId="41C8F396" w14:textId="77777777" w:rsidR="004972AC" w:rsidRPr="00F73505" w:rsidRDefault="004972AC" w:rsidP="004972AC">
      <w:pPr>
        <w:jc w:val="center"/>
        <w:rPr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4972AC" w:rsidRPr="00F73505" w14:paraId="5B51285C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EF1B" w14:textId="77777777" w:rsidR="004972AC" w:rsidRPr="00F73505" w:rsidRDefault="0090511F" w:rsidP="000633F7">
            <w:pPr>
              <w:jc w:val="center"/>
              <w:rPr>
                <w:b/>
                <w:bCs/>
                <w:i/>
                <w:szCs w:val="22"/>
              </w:rPr>
            </w:pPr>
            <w:r w:rsidRPr="00F73505">
              <w:rPr>
                <w:b/>
                <w:bCs/>
                <w:i/>
                <w:szCs w:val="22"/>
              </w:rPr>
              <w:t>Acheteur</w:t>
            </w:r>
          </w:p>
        </w:tc>
      </w:tr>
      <w:tr w:rsidR="004972AC" w:rsidRPr="00F73505" w14:paraId="09020042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D3EC" w14:textId="77777777" w:rsidR="004972AC" w:rsidRPr="00F73505" w:rsidRDefault="004972AC" w:rsidP="000633F7">
            <w:pPr>
              <w:jc w:val="center"/>
              <w:rPr>
                <w:szCs w:val="22"/>
              </w:rPr>
            </w:pPr>
          </w:p>
          <w:p w14:paraId="225AF3B7" w14:textId="3F8DA7BD" w:rsidR="004972AC" w:rsidRPr="00F73505" w:rsidRDefault="004972AC" w:rsidP="000633F7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 xml:space="preserve">ETAT - MINISTERE </w:t>
            </w:r>
            <w:r w:rsidR="006F487A">
              <w:rPr>
                <w:szCs w:val="22"/>
              </w:rPr>
              <w:t>DES ARM</w:t>
            </w:r>
            <w:r w:rsidRPr="00F73505">
              <w:rPr>
                <w:szCs w:val="22"/>
              </w:rPr>
              <w:t>E</w:t>
            </w:r>
            <w:r w:rsidR="006F487A">
              <w:rPr>
                <w:szCs w:val="22"/>
              </w:rPr>
              <w:t>ES</w:t>
            </w:r>
            <w:r w:rsidR="00333FBF">
              <w:rPr>
                <w:szCs w:val="22"/>
              </w:rPr>
              <w:t xml:space="preserve"> ET DES ANCIENS COMBATTANTS</w:t>
            </w:r>
          </w:p>
          <w:p w14:paraId="0D0B940D" w14:textId="77777777" w:rsidR="004972AC" w:rsidRPr="00F73505" w:rsidRDefault="004972AC" w:rsidP="000633F7">
            <w:pPr>
              <w:jc w:val="center"/>
              <w:rPr>
                <w:szCs w:val="22"/>
              </w:rPr>
            </w:pPr>
          </w:p>
        </w:tc>
      </w:tr>
    </w:tbl>
    <w:p w14:paraId="0E27B00A" w14:textId="77777777" w:rsidR="004972AC" w:rsidRPr="00F73505" w:rsidRDefault="004972AC" w:rsidP="004972AC">
      <w:pPr>
        <w:jc w:val="center"/>
        <w:rPr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4972AC" w:rsidRPr="00F73505" w14:paraId="3CB486C1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A3BA" w14:textId="77777777" w:rsidR="004972AC" w:rsidRPr="00F73505" w:rsidRDefault="004972AC" w:rsidP="000633F7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Objet du marché</w:t>
            </w:r>
          </w:p>
        </w:tc>
      </w:tr>
      <w:tr w:rsidR="004972AC" w:rsidRPr="00F73505" w14:paraId="0AE20ECF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61E4C" w14:textId="77777777" w:rsidR="004972AC" w:rsidRPr="00F73505" w:rsidRDefault="004972AC" w:rsidP="000633F7">
            <w:pPr>
              <w:jc w:val="center"/>
            </w:pPr>
          </w:p>
          <w:p w14:paraId="417EA336" w14:textId="77777777" w:rsidR="00FD3E19" w:rsidRPr="004B0EAD" w:rsidRDefault="007067A4" w:rsidP="00FD3E19">
            <w:pPr>
              <w:overflowPunct/>
              <w:autoSpaceDE/>
              <w:autoSpaceDN/>
              <w:adjustRightInd/>
              <w:ind w:firstLine="426"/>
              <w:jc w:val="center"/>
              <w:textAlignment w:val="auto"/>
              <w:rPr>
                <w:b/>
                <w:bCs/>
                <w:szCs w:val="22"/>
              </w:rPr>
            </w:pPr>
            <w:r w:rsidRPr="004B0EAD">
              <w:rPr>
                <w:b/>
                <w:bCs/>
                <w:szCs w:val="22"/>
              </w:rPr>
              <w:t>Projet n°</w:t>
            </w:r>
            <w:r w:rsidR="004E4937" w:rsidRPr="004B0EAD">
              <w:rPr>
                <w:b/>
                <w:bCs/>
                <w:szCs w:val="22"/>
              </w:rPr>
              <w:t>26-BCO05-008</w:t>
            </w:r>
          </w:p>
          <w:p w14:paraId="59EB4378" w14:textId="77777777" w:rsidR="00FD3E19" w:rsidRPr="00FD3E19" w:rsidRDefault="004E4937" w:rsidP="00FD3E19">
            <w:pPr>
              <w:overflowPunct/>
              <w:autoSpaceDE/>
              <w:autoSpaceDN/>
              <w:adjustRightInd/>
              <w:ind w:firstLine="426"/>
              <w:jc w:val="center"/>
              <w:textAlignment w:val="auto"/>
              <w:rPr>
                <w:b/>
                <w:bCs/>
                <w:szCs w:val="22"/>
              </w:rPr>
            </w:pPr>
            <w:r w:rsidRPr="004B0EAD">
              <w:rPr>
                <w:b/>
                <w:bCs/>
                <w:szCs w:val="22"/>
              </w:rPr>
              <w:t>Bourogne (90)  - 1RA - Quartier Ailleret - Création d’ateliers multi techniques - Marché Coordination Sécurité Protection de la Santé de 1er catégorie</w:t>
            </w:r>
          </w:p>
          <w:p w14:paraId="4B94D5A5" w14:textId="118D1B29" w:rsidR="00033C37" w:rsidRPr="00F73505" w:rsidRDefault="00033C37" w:rsidP="00333FBF">
            <w:pPr>
              <w:overflowPunct/>
              <w:autoSpaceDE/>
              <w:autoSpaceDN/>
              <w:adjustRightInd/>
              <w:textAlignment w:val="auto"/>
            </w:pPr>
          </w:p>
        </w:tc>
      </w:tr>
    </w:tbl>
    <w:p w14:paraId="3DEEC669" w14:textId="77777777" w:rsidR="004972AC" w:rsidRPr="00F73505" w:rsidRDefault="004972AC" w:rsidP="004972AC">
      <w:pPr>
        <w:jc w:val="center"/>
        <w:rPr>
          <w:szCs w:val="22"/>
        </w:rPr>
      </w:pPr>
    </w:p>
    <w:tbl>
      <w:tblPr>
        <w:tblW w:w="5000" w:type="pct"/>
        <w:tblLayout w:type="fixed"/>
        <w:tblCellMar>
          <w:right w:w="109" w:type="dxa"/>
        </w:tblCellMar>
        <w:tblLook w:val="0000" w:firstRow="0" w:lastRow="0" w:firstColumn="0" w:lastColumn="0" w:noHBand="0" w:noVBand="0"/>
      </w:tblPr>
      <w:tblGrid>
        <w:gridCol w:w="10188"/>
      </w:tblGrid>
      <w:tr w:rsidR="004972AC" w:rsidRPr="00F73505" w14:paraId="08661758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B9AB" w14:textId="77777777" w:rsidR="004972AC" w:rsidRPr="00F73505" w:rsidRDefault="004972AC" w:rsidP="000633F7">
            <w:pPr>
              <w:jc w:val="center"/>
            </w:pPr>
          </w:p>
          <w:p w14:paraId="23F8B3D0" w14:textId="77777777" w:rsidR="008D22EC" w:rsidRPr="008D22EC" w:rsidRDefault="008A404A" w:rsidP="008D22EC">
            <w:pPr>
              <w:jc w:val="center"/>
              <w:rPr>
                <w:szCs w:val="22"/>
              </w:rPr>
            </w:pPr>
            <w:r w:rsidRPr="00F73505">
              <w:rPr>
                <w:b/>
                <w:bCs/>
                <w:sz w:val="20"/>
              </w:rPr>
              <w:t>MARCHÉ PASSÉ EN PROCÉDURE ADAPTÉE</w:t>
            </w:r>
            <w:r w:rsidRPr="00F73505">
              <w:rPr>
                <w:b/>
                <w:bCs/>
                <w:sz w:val="20"/>
              </w:rPr>
              <w:br/>
            </w:r>
            <w:r w:rsidR="008D22EC" w:rsidRPr="008D22EC">
              <w:rPr>
                <w:szCs w:val="24"/>
              </w:rPr>
              <w:t>(</w:t>
            </w:r>
            <w:r w:rsidR="008D22EC" w:rsidRPr="008D22EC">
              <w:rPr>
                <w:bCs/>
                <w:szCs w:val="24"/>
              </w:rPr>
              <w:t xml:space="preserve">en application de l’article </w:t>
            </w:r>
            <w:r w:rsidR="008D22EC" w:rsidRPr="00C4136B">
              <w:rPr>
                <w:bCs/>
                <w:szCs w:val="24"/>
              </w:rPr>
              <w:t xml:space="preserve">L.2123-1 </w:t>
            </w:r>
            <w:r w:rsidR="008D22EC" w:rsidRPr="00C4136B">
              <w:rPr>
                <w:szCs w:val="24"/>
              </w:rPr>
              <w:t>et des articles R.2123-1 à R.2123-7</w:t>
            </w:r>
            <w:r w:rsidR="008D22EC" w:rsidRPr="008D22EC">
              <w:rPr>
                <w:szCs w:val="24"/>
              </w:rPr>
              <w:t xml:space="preserve"> du code de la commande</w:t>
            </w:r>
            <w:r w:rsidR="004050A5">
              <w:rPr>
                <w:szCs w:val="24"/>
              </w:rPr>
              <w:t xml:space="preserve"> </w:t>
            </w:r>
            <w:r w:rsidR="008D22EC" w:rsidRPr="008D22EC">
              <w:rPr>
                <w:szCs w:val="24"/>
              </w:rPr>
              <w:t>publique)</w:t>
            </w:r>
          </w:p>
          <w:p w14:paraId="45FB0818" w14:textId="77777777" w:rsidR="008A404A" w:rsidRPr="00F73505" w:rsidRDefault="008A404A" w:rsidP="008A404A">
            <w:pPr>
              <w:jc w:val="center"/>
              <w:rPr>
                <w:b/>
                <w:bCs/>
                <w:sz w:val="20"/>
              </w:rPr>
            </w:pPr>
          </w:p>
          <w:p w14:paraId="049F31CB" w14:textId="77777777" w:rsidR="004972AC" w:rsidRPr="00F73505" w:rsidRDefault="004972AC" w:rsidP="008A404A">
            <w:pPr>
              <w:jc w:val="center"/>
            </w:pPr>
          </w:p>
        </w:tc>
      </w:tr>
    </w:tbl>
    <w:p w14:paraId="53128261" w14:textId="77777777" w:rsidR="004972AC" w:rsidRPr="00F73505" w:rsidRDefault="004972AC" w:rsidP="004972AC">
      <w:pPr>
        <w:jc w:val="center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4"/>
        <w:gridCol w:w="5094"/>
      </w:tblGrid>
      <w:tr w:rsidR="009104B1" w:rsidRPr="00F73505" w14:paraId="1FAD5B4A" w14:textId="77777777" w:rsidTr="001A40C5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3DA6" w14:textId="77777777" w:rsidR="009104B1" w:rsidRPr="00F73505" w:rsidRDefault="009104B1" w:rsidP="004972AC">
            <w:pPr>
              <w:jc w:val="center"/>
              <w:rPr>
                <w:b/>
              </w:rPr>
            </w:pPr>
            <w:r w:rsidRPr="00F73505">
              <w:rPr>
                <w:b/>
              </w:rPr>
              <w:t>Date du marché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14C36A" w14:textId="77777777" w:rsidR="009104B1" w:rsidRPr="00F73505" w:rsidRDefault="009104B1" w:rsidP="00C209A2">
            <w:pPr>
              <w:jc w:val="center"/>
            </w:pPr>
            <w:r w:rsidRPr="00F73505">
              <w:t>Réservé pour la mention "nantissement"</w:t>
            </w:r>
          </w:p>
        </w:tc>
      </w:tr>
      <w:tr w:rsidR="009104B1" w:rsidRPr="00F73505" w14:paraId="719E04D9" w14:textId="77777777" w:rsidTr="001A40C5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486C05" w14:textId="77777777" w:rsidR="009104B1" w:rsidRPr="00F73505" w:rsidRDefault="009104B1">
            <w:pPr>
              <w:jc w:val="center"/>
            </w:pPr>
          </w:p>
          <w:p w14:paraId="5CC8DCA8" w14:textId="77777777" w:rsidR="00C209A2" w:rsidRPr="00F73505" w:rsidRDefault="008D22EC">
            <w:pPr>
              <w:jc w:val="center"/>
            </w:pPr>
            <w:r>
              <w:t xml:space="preserve">Cf. AR PLACE </w:t>
            </w:r>
          </w:p>
          <w:p w14:paraId="4101652C" w14:textId="77777777" w:rsidR="00D300D8" w:rsidRPr="00F73505" w:rsidRDefault="00D300D8">
            <w:pPr>
              <w:jc w:val="center"/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99056E" w14:textId="77777777" w:rsidR="009104B1" w:rsidRPr="00F73505" w:rsidRDefault="009104B1">
            <w:pPr>
              <w:jc w:val="center"/>
            </w:pPr>
          </w:p>
          <w:p w14:paraId="1299C43A" w14:textId="77777777" w:rsidR="009104B1" w:rsidRPr="00F73505" w:rsidRDefault="009104B1">
            <w:pPr>
              <w:jc w:val="center"/>
            </w:pPr>
          </w:p>
        </w:tc>
      </w:tr>
      <w:tr w:rsidR="009104B1" w:rsidRPr="00F73505" w14:paraId="4FF5D6B9" w14:textId="77777777" w:rsidTr="001A40C5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8C3D" w14:textId="77777777" w:rsidR="00D300D8" w:rsidRPr="00F73505" w:rsidRDefault="009104B1" w:rsidP="00D300D8">
            <w:pPr>
              <w:jc w:val="center"/>
              <w:rPr>
                <w:b/>
              </w:rPr>
            </w:pPr>
            <w:r w:rsidRPr="00F73505">
              <w:rPr>
                <w:b/>
              </w:rPr>
              <w:t>Montant T.T.C.</w:t>
            </w:r>
          </w:p>
        </w:tc>
        <w:tc>
          <w:tcPr>
            <w:tcW w:w="2500" w:type="pct"/>
            <w:tcBorders>
              <w:left w:val="single" w:sz="6" w:space="0" w:color="auto"/>
              <w:right w:val="single" w:sz="6" w:space="0" w:color="auto"/>
            </w:tcBorders>
          </w:tcPr>
          <w:p w14:paraId="4DDBEF00" w14:textId="77777777" w:rsidR="009104B1" w:rsidRPr="00F73505" w:rsidRDefault="009104B1">
            <w:pPr>
              <w:jc w:val="center"/>
            </w:pPr>
          </w:p>
        </w:tc>
      </w:tr>
      <w:tr w:rsidR="009104B1" w:rsidRPr="00F73505" w14:paraId="33D58BAA" w14:textId="77777777" w:rsidTr="001A40C5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D779" w14:textId="77777777" w:rsidR="009104B1" w:rsidRPr="00F73505" w:rsidRDefault="009104B1"/>
          <w:p w14:paraId="5539BF5B" w14:textId="77777777" w:rsidR="009104B1" w:rsidRPr="00F73505" w:rsidRDefault="008D22EC" w:rsidP="008D22EC">
            <w:pPr>
              <w:jc w:val="center"/>
            </w:pPr>
            <w:r>
              <w:t>Cf. article 2.1</w:t>
            </w:r>
          </w:p>
          <w:p w14:paraId="3CF2D8B6" w14:textId="77777777" w:rsidR="009104B1" w:rsidRPr="00F73505" w:rsidRDefault="009104B1"/>
        </w:tc>
        <w:tc>
          <w:tcPr>
            <w:tcW w:w="2500" w:type="pct"/>
            <w:tcBorders>
              <w:left w:val="single" w:sz="6" w:space="0" w:color="auto"/>
              <w:right w:val="single" w:sz="6" w:space="0" w:color="auto"/>
            </w:tcBorders>
          </w:tcPr>
          <w:p w14:paraId="0FB78278" w14:textId="77777777" w:rsidR="009104B1" w:rsidRPr="00F73505" w:rsidRDefault="009104B1">
            <w:pPr>
              <w:jc w:val="center"/>
            </w:pPr>
          </w:p>
          <w:p w14:paraId="1FC39945" w14:textId="77777777" w:rsidR="009104B1" w:rsidRPr="00F73505" w:rsidRDefault="009104B1">
            <w:pPr>
              <w:jc w:val="center"/>
            </w:pPr>
          </w:p>
          <w:p w14:paraId="0562CB0E" w14:textId="77777777" w:rsidR="009104B1" w:rsidRPr="00F73505" w:rsidRDefault="009104B1">
            <w:pPr>
              <w:jc w:val="center"/>
            </w:pPr>
          </w:p>
        </w:tc>
      </w:tr>
      <w:tr w:rsidR="009104B1" w:rsidRPr="00F73505" w14:paraId="60267FC9" w14:textId="77777777" w:rsidTr="001A40C5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1A44" w14:textId="77777777" w:rsidR="009104B1" w:rsidRPr="00F73505" w:rsidRDefault="009104B1" w:rsidP="00D300D8">
            <w:pPr>
              <w:jc w:val="center"/>
              <w:rPr>
                <w:b/>
              </w:rPr>
            </w:pPr>
            <w:r w:rsidRPr="00F73505">
              <w:rPr>
                <w:b/>
              </w:rPr>
              <w:t>Imputation</w:t>
            </w:r>
          </w:p>
        </w:tc>
        <w:tc>
          <w:tcPr>
            <w:tcW w:w="2500" w:type="pct"/>
            <w:tcBorders>
              <w:left w:val="single" w:sz="6" w:space="0" w:color="auto"/>
              <w:right w:val="single" w:sz="6" w:space="0" w:color="auto"/>
            </w:tcBorders>
          </w:tcPr>
          <w:p w14:paraId="34CE0A41" w14:textId="77777777" w:rsidR="009104B1" w:rsidRPr="00F73505" w:rsidRDefault="009104B1">
            <w:pPr>
              <w:jc w:val="center"/>
            </w:pPr>
          </w:p>
        </w:tc>
      </w:tr>
      <w:tr w:rsidR="009104B1" w:rsidRPr="00F73505" w14:paraId="09306DB0" w14:textId="77777777" w:rsidTr="004B0EAD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3CBBE" w14:textId="77777777" w:rsidR="009104B1" w:rsidRPr="004B0EAD" w:rsidRDefault="009104B1" w:rsidP="00033E46">
            <w:pPr>
              <w:rPr>
                <w:bCs/>
                <w:szCs w:val="22"/>
              </w:rPr>
            </w:pPr>
            <w:r w:rsidRPr="004B0EAD">
              <w:rPr>
                <w:bCs/>
                <w:szCs w:val="22"/>
              </w:rPr>
              <w:t>Code service exécutant :</w:t>
            </w:r>
            <w:r w:rsidR="005B4073" w:rsidRPr="004B0EAD">
              <w:rPr>
                <w:bCs/>
                <w:szCs w:val="22"/>
              </w:rPr>
              <w:t xml:space="preserve"> </w:t>
            </w:r>
            <w:r w:rsidR="004E4937" w:rsidRPr="004B0EAD">
              <w:rPr>
                <w:bCs/>
                <w:szCs w:val="22"/>
              </w:rPr>
              <w:t>D107 11 I 057</w:t>
            </w:r>
          </w:p>
          <w:p w14:paraId="622F20DC" w14:textId="77777777" w:rsidR="009104B1" w:rsidRPr="004B0EAD" w:rsidRDefault="00D300D8" w:rsidP="008D22EC">
            <w:pPr>
              <w:spacing w:before="120"/>
            </w:pPr>
            <w:r w:rsidRPr="004B0EAD">
              <w:rPr>
                <w:bCs/>
                <w:szCs w:val="22"/>
              </w:rPr>
              <w:t>Groupe marchandises :</w:t>
            </w:r>
            <w:r w:rsidR="009104B1" w:rsidRPr="004B0EAD">
              <w:t xml:space="preserve"> </w:t>
            </w:r>
            <w:r w:rsidR="004E4937" w:rsidRPr="004B0EAD">
              <w:t>36,04,01</w:t>
            </w:r>
          </w:p>
          <w:p w14:paraId="458C3CBE" w14:textId="77777777" w:rsidR="008D22EC" w:rsidRPr="00F73505" w:rsidRDefault="008D22EC" w:rsidP="006E7ED1">
            <w:pPr>
              <w:spacing w:before="120"/>
            </w:pPr>
            <w:r w:rsidRPr="004B0EAD">
              <w:t xml:space="preserve">COSI : </w:t>
            </w:r>
            <w:r w:rsidR="004E4937" w:rsidRPr="004B0EAD">
              <w:t>453004</w:t>
            </w:r>
          </w:p>
        </w:tc>
        <w:tc>
          <w:tcPr>
            <w:tcW w:w="25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BF3C5" w14:textId="77777777" w:rsidR="009104B1" w:rsidRPr="00F73505" w:rsidRDefault="009104B1">
            <w:pPr>
              <w:jc w:val="center"/>
            </w:pPr>
          </w:p>
          <w:p w14:paraId="6D98A12B" w14:textId="77777777" w:rsidR="009104B1" w:rsidRPr="00F73505" w:rsidRDefault="009104B1">
            <w:pPr>
              <w:jc w:val="center"/>
            </w:pPr>
          </w:p>
          <w:p w14:paraId="2946DB82" w14:textId="77777777" w:rsidR="009104B1" w:rsidRPr="00F73505" w:rsidRDefault="009104B1">
            <w:pPr>
              <w:jc w:val="center"/>
            </w:pPr>
          </w:p>
        </w:tc>
      </w:tr>
    </w:tbl>
    <w:p w14:paraId="5997CC1D" w14:textId="77777777" w:rsidR="009104B1" w:rsidRPr="00F73505" w:rsidRDefault="009104B1"/>
    <w:p w14:paraId="2C79C519" w14:textId="77777777" w:rsidR="002E76A6" w:rsidRPr="00F73505" w:rsidRDefault="009104B1" w:rsidP="00C209A2">
      <w:pPr>
        <w:jc w:val="center"/>
        <w:rPr>
          <w:b/>
          <w:bCs/>
          <w:szCs w:val="22"/>
        </w:rPr>
      </w:pPr>
      <w:r w:rsidRPr="00F73505">
        <w:br w:type="page"/>
      </w:r>
      <w:r w:rsidR="002E76A6" w:rsidRPr="00F73505">
        <w:rPr>
          <w:b/>
          <w:bCs/>
          <w:szCs w:val="22"/>
        </w:rPr>
        <w:lastRenderedPageBreak/>
        <w:t>ACTE D’ENGAGEMENT</w:t>
      </w:r>
    </w:p>
    <w:p w14:paraId="110FFD37" w14:textId="77777777" w:rsidR="002E76A6" w:rsidRPr="00F73505" w:rsidRDefault="002E76A6" w:rsidP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D300D8" w:rsidRPr="00F73505" w14:paraId="1B38A0C0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6201" w14:textId="77777777" w:rsidR="00D300D8" w:rsidRPr="00F73505" w:rsidRDefault="00D300D8" w:rsidP="000633F7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Représentant du pouvoir adjudicateur</w:t>
            </w:r>
          </w:p>
        </w:tc>
      </w:tr>
      <w:tr w:rsidR="00D300D8" w:rsidRPr="00F73505" w14:paraId="32459DAC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99379" w14:textId="77777777" w:rsidR="00D300D8" w:rsidRPr="00F73505" w:rsidRDefault="00D300D8" w:rsidP="000633F7">
            <w:pPr>
              <w:jc w:val="center"/>
              <w:rPr>
                <w:szCs w:val="22"/>
              </w:rPr>
            </w:pPr>
          </w:p>
          <w:p w14:paraId="57CCE31E" w14:textId="2B20197D" w:rsidR="00D300D8" w:rsidRPr="00F73505" w:rsidRDefault="00333FBF" w:rsidP="000633F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Le directeur du </w:t>
            </w:r>
            <w:r w:rsidR="00FA3671">
              <w:rPr>
                <w:szCs w:val="22"/>
              </w:rPr>
              <w:t>service infrastructure de la Défense Nord Est</w:t>
            </w:r>
          </w:p>
          <w:p w14:paraId="3FE9F23F" w14:textId="77777777" w:rsidR="00D300D8" w:rsidRPr="00F73505" w:rsidRDefault="00D300D8" w:rsidP="000633F7">
            <w:pPr>
              <w:jc w:val="center"/>
              <w:rPr>
                <w:szCs w:val="22"/>
              </w:rPr>
            </w:pPr>
          </w:p>
          <w:p w14:paraId="216AE707" w14:textId="77777777" w:rsidR="00D300D8" w:rsidRPr="00F73505" w:rsidRDefault="00D300D8" w:rsidP="00D300D8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habilité par arrêté du 22 juin 2007 modifié portant désignation des personnes n’appartenant pas</w:t>
            </w:r>
          </w:p>
          <w:p w14:paraId="7BB117C1" w14:textId="77777777" w:rsidR="00D300D8" w:rsidRPr="00F73505" w:rsidRDefault="00D300D8" w:rsidP="00D300D8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à l’administration centrale signataires des marchés publics et des accords-cadres du ministère</w:t>
            </w:r>
          </w:p>
          <w:p w14:paraId="20C60161" w14:textId="77777777" w:rsidR="00D300D8" w:rsidRPr="00F73505" w:rsidRDefault="00D300D8" w:rsidP="00D300D8">
            <w:pPr>
              <w:spacing w:after="120"/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de la Défense paru au JO du 14 juillet 2007</w:t>
            </w:r>
          </w:p>
        </w:tc>
      </w:tr>
    </w:tbl>
    <w:p w14:paraId="1F72F646" w14:textId="77777777" w:rsidR="00D300D8" w:rsidRPr="00F73505" w:rsidRDefault="00D300D8" w:rsidP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D300D8" w:rsidRPr="00F73505" w14:paraId="66651EF5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1FBB" w14:textId="77777777" w:rsidR="00D300D8" w:rsidRPr="00F73505" w:rsidRDefault="00D300D8" w:rsidP="000633F7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Correspondant PME-PMI</w:t>
            </w:r>
          </w:p>
        </w:tc>
      </w:tr>
      <w:tr w:rsidR="00D300D8" w:rsidRPr="00F73505" w14:paraId="292535E1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DBE5" w14:textId="77777777" w:rsidR="00D300D8" w:rsidRPr="00F73505" w:rsidRDefault="0090511F" w:rsidP="00D300D8">
            <w:pPr>
              <w:jc w:val="center"/>
            </w:pPr>
            <w:r w:rsidRPr="00F73505">
              <w:t>L</w:t>
            </w:r>
            <w:r w:rsidR="00D300D8" w:rsidRPr="00F73505">
              <w:t xml:space="preserve">e </w:t>
            </w:r>
            <w:r w:rsidR="00C209A2" w:rsidRPr="00F73505">
              <w:t>c</w:t>
            </w:r>
            <w:r w:rsidR="004B0EAD">
              <w:t>hef de la sous direction achat comptabilité</w:t>
            </w:r>
          </w:p>
          <w:p w14:paraId="445B0199" w14:textId="77777777" w:rsidR="00D300D8" w:rsidRPr="00F73505" w:rsidRDefault="00FA3671" w:rsidP="00D300D8">
            <w:pPr>
              <w:jc w:val="center"/>
            </w:pPr>
            <w:r w:rsidRPr="00F73505">
              <w:t>D</w:t>
            </w:r>
            <w:r>
              <w:t>u service infrastructure de la Défense Nord Est</w:t>
            </w:r>
          </w:p>
          <w:p w14:paraId="4E0CEABB" w14:textId="77777777" w:rsidR="00C209A2" w:rsidRPr="00F73505" w:rsidRDefault="009E42B4" w:rsidP="00D300D8">
            <w:pPr>
              <w:jc w:val="center"/>
            </w:pPr>
            <w:r>
              <w:t>CS 92005</w:t>
            </w:r>
            <w:r w:rsidR="00C209A2" w:rsidRPr="00F73505">
              <w:t xml:space="preserve"> – 57044 METZ CEDEX 01</w:t>
            </w:r>
          </w:p>
          <w:p w14:paraId="08CE6F91" w14:textId="77777777" w:rsidR="00CE0042" w:rsidRPr="00F73505" w:rsidRDefault="00CE0042" w:rsidP="00CE0042">
            <w:pPr>
              <w:spacing w:after="60"/>
              <w:jc w:val="center"/>
            </w:pPr>
          </w:p>
        </w:tc>
      </w:tr>
    </w:tbl>
    <w:p w14:paraId="61CDCEAD" w14:textId="77777777" w:rsidR="00D300D8" w:rsidRPr="00F73505" w:rsidRDefault="00D300D8" w:rsidP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90511F" w:rsidRPr="00F73505" w14:paraId="2E089180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CB9C" w14:textId="77777777" w:rsidR="0090511F" w:rsidRPr="00F73505" w:rsidRDefault="0090511F" w:rsidP="0090511F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Maîtrise d’ouvrage</w:t>
            </w:r>
          </w:p>
        </w:tc>
      </w:tr>
      <w:tr w:rsidR="0090511F" w:rsidRPr="00F73505" w14:paraId="00A33530" w14:textId="77777777" w:rsidTr="001A40C5">
        <w:tc>
          <w:tcPr>
            <w:tcW w:w="9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CF1D" w14:textId="5653594B" w:rsidR="0090511F" w:rsidRPr="00F73505" w:rsidRDefault="0090511F" w:rsidP="0090511F">
            <w:pPr>
              <w:jc w:val="center"/>
            </w:pPr>
            <w:r w:rsidRPr="00F73505">
              <w:t xml:space="preserve">ETAT - MINISTERE </w:t>
            </w:r>
            <w:r w:rsidR="006F487A">
              <w:t>DES ARMEES</w:t>
            </w:r>
            <w:r w:rsidR="00333FBF">
              <w:t xml:space="preserve"> ET DES ANCIENS COMBATTANTS</w:t>
            </w:r>
          </w:p>
          <w:p w14:paraId="32B672F8" w14:textId="77777777" w:rsidR="0090511F" w:rsidRPr="00F73505" w:rsidRDefault="00FA3671" w:rsidP="006F487A">
            <w:pPr>
              <w:spacing w:after="120"/>
              <w:jc w:val="center"/>
            </w:pPr>
            <w:r>
              <w:t>SID NE</w:t>
            </w:r>
          </w:p>
        </w:tc>
      </w:tr>
    </w:tbl>
    <w:p w14:paraId="6BB9E253" w14:textId="77777777" w:rsidR="0090511F" w:rsidRPr="00F73505" w:rsidRDefault="0090511F" w:rsidP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D300D8" w:rsidRPr="00F73505" w14:paraId="74ACF9DE" w14:textId="77777777" w:rsidTr="008D22EC">
        <w:tc>
          <w:tcPr>
            <w:tcW w:w="10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BD33" w14:textId="77777777" w:rsidR="00D300D8" w:rsidRPr="00F73505" w:rsidRDefault="00D300D8" w:rsidP="000633F7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Représentant de la maîtrise d'ouvrage</w:t>
            </w:r>
          </w:p>
        </w:tc>
      </w:tr>
      <w:tr w:rsidR="00D300D8" w:rsidRPr="00F73505" w14:paraId="279137B7" w14:textId="77777777" w:rsidTr="008D22EC">
        <w:tc>
          <w:tcPr>
            <w:tcW w:w="10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E0BAC" w14:textId="77777777" w:rsidR="00D300D8" w:rsidRPr="00F73505" w:rsidRDefault="00D300D8" w:rsidP="000633F7">
            <w:pPr>
              <w:spacing w:before="120"/>
              <w:jc w:val="center"/>
            </w:pPr>
            <w:r w:rsidRPr="00F73505">
              <w:t>sous réserve de changement ultérieur par décision du représentant du pouvoir adjudicateur,</w:t>
            </w:r>
          </w:p>
          <w:p w14:paraId="70AC9603" w14:textId="77777777" w:rsidR="00D300D8" w:rsidRPr="00F73505" w:rsidRDefault="0090511F" w:rsidP="0090511F">
            <w:pPr>
              <w:jc w:val="center"/>
            </w:pPr>
            <w:r w:rsidRPr="00F73505">
              <w:t>L</w:t>
            </w:r>
            <w:r w:rsidR="00D300D8" w:rsidRPr="00F73505">
              <w:t>e chef du pôle</w:t>
            </w:r>
            <w:r w:rsidR="00CE0042">
              <w:t xml:space="preserve"> </w:t>
            </w:r>
            <w:r w:rsidR="00D300D8" w:rsidRPr="00F73505">
              <w:t xml:space="preserve">conduite d’opérations de </w:t>
            </w:r>
            <w:r w:rsidR="00FD3E19">
              <w:t>Besançon</w:t>
            </w:r>
          </w:p>
          <w:p w14:paraId="0CD63622" w14:textId="77777777" w:rsidR="0090511F" w:rsidRPr="00F73505" w:rsidRDefault="00FD3E19" w:rsidP="0090511F">
            <w:pPr>
              <w:jc w:val="center"/>
            </w:pPr>
            <w:r>
              <w:t>Quartie</w:t>
            </w:r>
            <w:r w:rsidR="009E42B4">
              <w:t xml:space="preserve">r RUTY - 64, rue Bersot – BP </w:t>
            </w:r>
            <w:r w:rsidR="007067A4">
              <w:t>2</w:t>
            </w:r>
            <w:r w:rsidR="009E42B4">
              <w:t>1</w:t>
            </w:r>
            <w:r w:rsidR="007067A4">
              <w:t>4</w:t>
            </w:r>
            <w:r w:rsidR="009E42B4">
              <w:t>37</w:t>
            </w:r>
          </w:p>
          <w:p w14:paraId="32EE933F" w14:textId="77777777" w:rsidR="0090511F" w:rsidRPr="00F73505" w:rsidRDefault="00FD3E19" w:rsidP="00FD3E19">
            <w:pPr>
              <w:spacing w:after="120"/>
              <w:jc w:val="center"/>
            </w:pPr>
            <w:r>
              <w:t>25 027</w:t>
            </w:r>
            <w:r w:rsidR="0090511F" w:rsidRPr="00F73505">
              <w:t xml:space="preserve"> </w:t>
            </w:r>
            <w:r>
              <w:t>BESANCON</w:t>
            </w:r>
            <w:r w:rsidR="004050A5">
              <w:t xml:space="preserve"> Cedex</w:t>
            </w:r>
          </w:p>
        </w:tc>
      </w:tr>
    </w:tbl>
    <w:p w14:paraId="23DE523C" w14:textId="77777777" w:rsidR="00D300D8" w:rsidRPr="00F73505" w:rsidRDefault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D300D8" w:rsidRPr="00F73505" w14:paraId="6882175D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7293" w14:textId="77777777" w:rsidR="008D22EC" w:rsidRPr="008D22EC" w:rsidRDefault="008D22EC" w:rsidP="008D22EC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8D22EC">
              <w:rPr>
                <w:b/>
                <w:bCs/>
                <w:i/>
                <w:iCs/>
                <w:szCs w:val="22"/>
              </w:rPr>
              <w:t>Personne habilitée à donner les renseignements</w:t>
            </w:r>
          </w:p>
          <w:p w14:paraId="6ECFE52B" w14:textId="77777777" w:rsidR="00D300D8" w:rsidRPr="00F73505" w:rsidRDefault="008D22EC" w:rsidP="008D22EC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8D22EC">
              <w:rPr>
                <w:b/>
                <w:i/>
                <w:szCs w:val="24"/>
              </w:rPr>
              <w:t xml:space="preserve">prévus </w:t>
            </w:r>
            <w:r w:rsidRPr="008D22EC">
              <w:rPr>
                <w:b/>
                <w:bCs/>
                <w:i/>
                <w:szCs w:val="24"/>
              </w:rPr>
              <w:t>à l’article R.2191-60 du code de la commande publique</w:t>
            </w:r>
          </w:p>
        </w:tc>
      </w:tr>
      <w:tr w:rsidR="00D300D8" w:rsidRPr="00F73505" w14:paraId="7386D3C2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6223" w14:textId="77777777" w:rsidR="00FF36B0" w:rsidRPr="00F73505" w:rsidRDefault="00FF36B0" w:rsidP="00FF36B0">
            <w:pPr>
              <w:jc w:val="center"/>
              <w:rPr>
                <w:sz w:val="20"/>
              </w:rPr>
            </w:pPr>
          </w:p>
          <w:p w14:paraId="7C324E7B" w14:textId="77777777" w:rsidR="00FF36B0" w:rsidRPr="004F6AE0" w:rsidRDefault="00FA3671" w:rsidP="00FF36B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Le Directeur du Service Infrastructure de la Défense Nord Est</w:t>
            </w:r>
          </w:p>
          <w:p w14:paraId="3D76E52B" w14:textId="77777777" w:rsidR="00D300D8" w:rsidRPr="004F6AE0" w:rsidRDefault="00FF36B0" w:rsidP="00FF36B0">
            <w:pPr>
              <w:jc w:val="center"/>
              <w:rPr>
                <w:szCs w:val="22"/>
              </w:rPr>
            </w:pPr>
            <w:r w:rsidRPr="004F6AE0">
              <w:rPr>
                <w:szCs w:val="22"/>
              </w:rPr>
              <w:t xml:space="preserve">– </w:t>
            </w:r>
            <w:r w:rsidR="00033E46">
              <w:rPr>
                <w:szCs w:val="22"/>
              </w:rPr>
              <w:t>CS 92005</w:t>
            </w:r>
            <w:r w:rsidRPr="004F6AE0">
              <w:rPr>
                <w:szCs w:val="22"/>
              </w:rPr>
              <w:t xml:space="preserve"> – 57044 METZ CEDEX 01</w:t>
            </w:r>
          </w:p>
          <w:p w14:paraId="07547A01" w14:textId="77777777" w:rsidR="00FF36B0" w:rsidRPr="00F73505" w:rsidRDefault="00FF36B0" w:rsidP="00FF36B0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043CB0F" w14:textId="77777777" w:rsidR="00D300D8" w:rsidRPr="00F73505" w:rsidRDefault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D300D8" w:rsidRPr="00F73505" w14:paraId="7C69DC0A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061FE" w14:textId="77777777" w:rsidR="00D300D8" w:rsidRPr="00F73505" w:rsidRDefault="00D300D8" w:rsidP="000633F7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Ordonnateur secondaire</w:t>
            </w:r>
          </w:p>
        </w:tc>
      </w:tr>
      <w:tr w:rsidR="00D300D8" w:rsidRPr="00F73505" w14:paraId="14FB2CC5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3E5D" w14:textId="77777777" w:rsidR="00D300D8" w:rsidRPr="00F73505" w:rsidRDefault="00D300D8" w:rsidP="000633F7">
            <w:pPr>
              <w:jc w:val="center"/>
            </w:pPr>
            <w:r w:rsidRPr="00F73505">
              <w:t xml:space="preserve">Le directeur </w:t>
            </w:r>
            <w:r w:rsidR="00033E46">
              <w:rPr>
                <w:szCs w:val="22"/>
              </w:rPr>
              <w:t>du Service Infrastructure de la Défense Nord Est</w:t>
            </w:r>
          </w:p>
          <w:p w14:paraId="50991CFD" w14:textId="77777777" w:rsidR="00D300D8" w:rsidRPr="00F73505" w:rsidRDefault="009E42B4" w:rsidP="000633F7">
            <w:pPr>
              <w:jc w:val="center"/>
            </w:pPr>
            <w:r>
              <w:t>CS 92005</w:t>
            </w:r>
          </w:p>
          <w:p w14:paraId="05C45791" w14:textId="77777777" w:rsidR="00D300D8" w:rsidRPr="00F73505" w:rsidRDefault="00D300D8" w:rsidP="000633F7">
            <w:pPr>
              <w:spacing w:after="120"/>
              <w:jc w:val="center"/>
            </w:pPr>
            <w:r w:rsidRPr="00F73505">
              <w:t>57044 METZ CEDEX 1</w:t>
            </w:r>
          </w:p>
        </w:tc>
      </w:tr>
    </w:tbl>
    <w:p w14:paraId="07459315" w14:textId="77777777" w:rsidR="00D300D8" w:rsidRPr="00F73505" w:rsidRDefault="00D300D8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8"/>
      </w:tblGrid>
      <w:tr w:rsidR="00D300D8" w:rsidRPr="00F73505" w14:paraId="76D2C1C6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91395" w14:textId="77777777" w:rsidR="00D300D8" w:rsidRPr="00F73505" w:rsidRDefault="00D300D8" w:rsidP="000633F7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F73505">
              <w:rPr>
                <w:b/>
                <w:bCs/>
                <w:i/>
                <w:iCs/>
                <w:szCs w:val="22"/>
              </w:rPr>
              <w:t>Comptable public assignataire des paiements</w:t>
            </w:r>
          </w:p>
        </w:tc>
      </w:tr>
      <w:tr w:rsidR="00D300D8" w:rsidRPr="00F73505" w14:paraId="7599DF25" w14:textId="77777777" w:rsidTr="001A40C5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9E118" w14:textId="77777777" w:rsidR="00D300D8" w:rsidRPr="00F73505" w:rsidRDefault="00D300D8" w:rsidP="000633F7">
            <w:pPr>
              <w:jc w:val="center"/>
            </w:pPr>
            <w:r w:rsidRPr="00F73505">
              <w:t>Direction départementale des finances publiques des Landes</w:t>
            </w:r>
          </w:p>
          <w:p w14:paraId="76958860" w14:textId="77777777" w:rsidR="00D300D8" w:rsidRPr="00F73505" w:rsidRDefault="00D300D8" w:rsidP="000633F7">
            <w:pPr>
              <w:jc w:val="center"/>
            </w:pPr>
            <w:r w:rsidRPr="00F73505">
              <w:t>23, rue Armand Dulamon</w:t>
            </w:r>
            <w:r w:rsidR="0090511F" w:rsidRPr="00F73505">
              <w:t xml:space="preserve"> - </w:t>
            </w:r>
            <w:r w:rsidRPr="00F73505">
              <w:t>BP 309</w:t>
            </w:r>
          </w:p>
          <w:p w14:paraId="585878AE" w14:textId="77777777" w:rsidR="00D300D8" w:rsidRPr="00F73505" w:rsidRDefault="00D300D8" w:rsidP="000633F7">
            <w:pPr>
              <w:spacing w:after="120"/>
              <w:jc w:val="center"/>
            </w:pPr>
            <w:r w:rsidRPr="00F73505">
              <w:t>40011 Mont de Marsan cedex</w:t>
            </w:r>
          </w:p>
        </w:tc>
      </w:tr>
    </w:tbl>
    <w:p w14:paraId="6537F28F" w14:textId="77777777" w:rsidR="00F36BE0" w:rsidRPr="00F73505" w:rsidRDefault="00F36BE0" w:rsidP="00C00416"/>
    <w:p w14:paraId="6DFB9E20" w14:textId="77777777" w:rsidR="00C00416" w:rsidRPr="00F73505" w:rsidRDefault="00C00416" w:rsidP="00C00416"/>
    <w:p w14:paraId="70DF9E56" w14:textId="77777777" w:rsidR="00C00416" w:rsidRPr="00F73505" w:rsidRDefault="00C00416" w:rsidP="00C00416"/>
    <w:p w14:paraId="44E871BC" w14:textId="77777777" w:rsidR="00C00416" w:rsidRPr="00F73505" w:rsidRDefault="008D22EC" w:rsidP="00C00416">
      <w:r>
        <w:br w:type="page"/>
      </w:r>
    </w:p>
    <w:p w14:paraId="6F92A6E1" w14:textId="77777777" w:rsidR="009104B1" w:rsidRPr="00C61754" w:rsidRDefault="009104B1" w:rsidP="00C61754">
      <w:pPr>
        <w:pStyle w:val="Titre1"/>
      </w:pPr>
      <w:bookmarkStart w:id="3" w:name="_Toc422323827"/>
      <w:r w:rsidRPr="00C61754">
        <w:t>CONTRACTANT</w:t>
      </w:r>
      <w:r w:rsidR="009136A6" w:rsidRPr="00C61754">
        <w:t>(S)</w:t>
      </w:r>
      <w:bookmarkEnd w:id="3"/>
    </w:p>
    <w:p w14:paraId="144A5D23" w14:textId="77777777" w:rsidR="008535D5" w:rsidRPr="00F73505" w:rsidRDefault="008535D5" w:rsidP="008535D5"/>
    <w:p w14:paraId="1D82817D" w14:textId="77777777" w:rsidR="008535D5" w:rsidRPr="00F73505" w:rsidRDefault="008535D5" w:rsidP="00853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b/>
          <w:szCs w:val="22"/>
        </w:rPr>
      </w:pPr>
      <w:r w:rsidRPr="00F73505">
        <w:rPr>
          <w:b/>
          <w:szCs w:val="22"/>
        </w:rPr>
        <w:t>OPERATEUR ECONOMIQUE UNIQUE</w:t>
      </w:r>
    </w:p>
    <w:p w14:paraId="738610EB" w14:textId="77777777" w:rsidR="008535D5" w:rsidRPr="00F73505" w:rsidRDefault="008535D5" w:rsidP="008535D5"/>
    <w:p w14:paraId="54C8D06E" w14:textId="77777777" w:rsidR="0090511F" w:rsidRPr="00F73505" w:rsidRDefault="0090511F" w:rsidP="0090511F">
      <w:pPr>
        <w:rPr>
          <w:szCs w:val="22"/>
        </w:rPr>
      </w:pPr>
      <w:r w:rsidRPr="00F73505">
        <w:rPr>
          <w:szCs w:val="22"/>
        </w:rPr>
        <w:t>Je soussigné(e),</w:t>
      </w:r>
    </w:p>
    <w:p w14:paraId="637805D2" w14:textId="77777777" w:rsidR="0090511F" w:rsidRPr="00F73505" w:rsidRDefault="0090511F" w:rsidP="0090511F">
      <w:pPr>
        <w:rPr>
          <w:szCs w:val="22"/>
        </w:rPr>
      </w:pPr>
    </w:p>
    <w:p w14:paraId="463F29E8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771EC665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206"/>
        </w:tabs>
        <w:outlineLvl w:val="0"/>
        <w:rPr>
          <w:szCs w:val="22"/>
        </w:rPr>
      </w:pPr>
      <w:r w:rsidRPr="00F73505">
        <w:rPr>
          <w:b/>
          <w:bCs/>
          <w:szCs w:val="22"/>
        </w:rPr>
        <w:t>M</w:t>
      </w:r>
      <w:r w:rsidRPr="00F73505">
        <w:rPr>
          <w:szCs w:val="22"/>
        </w:rPr>
        <w:tab/>
        <w:t xml:space="preserve"> </w:t>
      </w:r>
      <w:r w:rsidRPr="00F73505">
        <w:rPr>
          <w:b/>
          <w:bCs/>
          <w:szCs w:val="22"/>
        </w:rPr>
        <w:t>(Nom, Prénom et fonction)</w:t>
      </w:r>
    </w:p>
    <w:p w14:paraId="294D0CC0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agissant en mon nom personnel / agissant au nom et pour le compte de la société (rayer la mention inutile)</w:t>
      </w:r>
    </w:p>
    <w:p w14:paraId="0F1262C5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Intitulé complet et forme juridique de la société :</w:t>
      </w:r>
    </w:p>
    <w:p w14:paraId="693FCADD" w14:textId="77777777" w:rsidR="00524493" w:rsidRPr="00F73505" w:rsidRDefault="00524493" w:rsidP="00F90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80"/>
        <w:outlineLvl w:val="0"/>
        <w:rPr>
          <w:szCs w:val="22"/>
        </w:rPr>
      </w:pPr>
      <w:r w:rsidRPr="00F73505">
        <w:rPr>
          <w:szCs w:val="22"/>
        </w:rPr>
        <w:t>Domicilié à (adresse complète) :</w:t>
      </w:r>
    </w:p>
    <w:p w14:paraId="1BF0779A" w14:textId="77777777" w:rsidR="00524493" w:rsidRPr="00F73505" w:rsidRDefault="00524493" w:rsidP="004F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outlineLvl w:val="0"/>
        <w:rPr>
          <w:szCs w:val="22"/>
        </w:rPr>
      </w:pPr>
      <w:r w:rsidRPr="00F73505">
        <w:rPr>
          <w:szCs w:val="22"/>
        </w:rPr>
        <w:t>Ayant son siège social à :</w:t>
      </w:r>
    </w:p>
    <w:p w14:paraId="3639611F" w14:textId="77777777" w:rsidR="00524493" w:rsidRPr="00F73505" w:rsidRDefault="00524493" w:rsidP="00F90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rPr>
          <w:szCs w:val="22"/>
        </w:rPr>
      </w:pPr>
      <w:r w:rsidRPr="00F73505">
        <w:rPr>
          <w:szCs w:val="22"/>
        </w:rPr>
        <w:t>N° de téléphone :</w:t>
      </w:r>
    </w:p>
    <w:p w14:paraId="54C7F6E8" w14:textId="77777777" w:rsidR="00524493" w:rsidRPr="00F73505" w:rsidRDefault="00524493" w:rsidP="004F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rPr>
          <w:szCs w:val="22"/>
        </w:rPr>
      </w:pPr>
      <w:r w:rsidRPr="00F73505">
        <w:rPr>
          <w:szCs w:val="22"/>
        </w:rPr>
        <w:t>N° de fax :</w:t>
      </w:r>
    </w:p>
    <w:p w14:paraId="0126F95F" w14:textId="77777777" w:rsidR="00524493" w:rsidRPr="00F73505" w:rsidRDefault="00524493" w:rsidP="004F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rPr>
          <w:szCs w:val="22"/>
        </w:rPr>
      </w:pPr>
      <w:r w:rsidRPr="00F73505">
        <w:rPr>
          <w:szCs w:val="22"/>
        </w:rPr>
        <w:t>Adresse e-mail :</w:t>
      </w:r>
    </w:p>
    <w:p w14:paraId="0B12D508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Immatriculation à l’I.N.S.E.E. :</w:t>
      </w:r>
    </w:p>
    <w:p w14:paraId="5E8FE8D9" w14:textId="77777777" w:rsidR="00524493" w:rsidRDefault="00524493" w:rsidP="00F90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outlineLvl w:val="0"/>
        <w:rPr>
          <w:szCs w:val="22"/>
        </w:rPr>
      </w:pPr>
      <w:r w:rsidRPr="00F73505">
        <w:rPr>
          <w:szCs w:val="22"/>
        </w:rPr>
        <w:t>N° SIRET </w:t>
      </w:r>
      <w:r w:rsidR="008D22EC">
        <w:rPr>
          <w:szCs w:val="22"/>
        </w:rPr>
        <w:t xml:space="preserve">du contractant </w:t>
      </w:r>
      <w:r w:rsidRPr="00F73505">
        <w:rPr>
          <w:szCs w:val="22"/>
        </w:rPr>
        <w:t>:</w:t>
      </w:r>
    </w:p>
    <w:p w14:paraId="67BF9125" w14:textId="77777777" w:rsidR="008D22EC" w:rsidRPr="008D22EC" w:rsidRDefault="008D22EC" w:rsidP="008D2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szCs w:val="22"/>
        </w:rPr>
      </w:pPr>
      <w:r w:rsidRPr="008D22EC">
        <w:rPr>
          <w:szCs w:val="22"/>
        </w:rPr>
        <w:t>N° SIRET du déposant :</w:t>
      </w:r>
    </w:p>
    <w:p w14:paraId="5F37FF7B" w14:textId="77777777" w:rsidR="008D22EC" w:rsidRPr="008D22EC" w:rsidRDefault="008D22EC" w:rsidP="008D2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szCs w:val="22"/>
        </w:rPr>
      </w:pPr>
      <w:r w:rsidRPr="008D22EC">
        <w:rPr>
          <w:szCs w:val="22"/>
        </w:rPr>
        <w:t>(</w:t>
      </w:r>
      <w:r w:rsidR="000A1F8B" w:rsidRPr="008D22EC">
        <w:rPr>
          <w:i/>
          <w:szCs w:val="22"/>
        </w:rPr>
        <w:t>Entité</w:t>
      </w:r>
      <w:r w:rsidRPr="008D22EC">
        <w:rPr>
          <w:i/>
          <w:szCs w:val="22"/>
        </w:rPr>
        <w:t xml:space="preserve"> en charge du</w:t>
      </w:r>
      <w:r w:rsidRPr="008D22EC">
        <w:rPr>
          <w:szCs w:val="22"/>
        </w:rPr>
        <w:t xml:space="preserve"> </w:t>
      </w:r>
      <w:r w:rsidRPr="008D22EC">
        <w:rPr>
          <w:i/>
          <w:szCs w:val="22"/>
        </w:rPr>
        <w:t>dépôt des demandes de paiement sur Chorus Pro</w:t>
      </w:r>
      <w:r w:rsidRPr="008D22EC">
        <w:rPr>
          <w:szCs w:val="22"/>
        </w:rPr>
        <w:t>)</w:t>
      </w:r>
    </w:p>
    <w:p w14:paraId="3B7B4B86" w14:textId="77777777" w:rsidR="008D22EC" w:rsidRPr="00F73505" w:rsidRDefault="008D22EC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outlineLvl w:val="0"/>
        <w:rPr>
          <w:szCs w:val="22"/>
        </w:rPr>
      </w:pPr>
    </w:p>
    <w:p w14:paraId="64486211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noProof/>
        </w:rPr>
      </w:pPr>
      <w:r w:rsidRPr="00F73505">
        <w:rPr>
          <w:noProof/>
        </w:rPr>
        <w:t>N° du code d’activité économique principale (APE) :</w:t>
      </w:r>
    </w:p>
    <w:p w14:paraId="542AB026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N° d’inscription au registre du commerce et des sociétés :</w:t>
      </w:r>
    </w:p>
    <w:p w14:paraId="71D999E1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Le cas échéant, numéro d'inscription au répertoire des métiers :</w:t>
      </w:r>
    </w:p>
    <w:p w14:paraId="43F481BF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  <w:u w:val="single"/>
        </w:rPr>
      </w:pPr>
      <w:r w:rsidRPr="00F73505">
        <w:rPr>
          <w:b/>
          <w:szCs w:val="22"/>
          <w:u w:val="single"/>
        </w:rPr>
        <w:t>Le titulaire est une PME au sens de l’article du décret 2008-1354 du 18 décembre 2008</w:t>
      </w:r>
    </w:p>
    <w:p w14:paraId="03749921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Cs w:val="22"/>
        </w:rPr>
      </w:pPr>
      <w:r w:rsidRPr="00F73505">
        <w:rPr>
          <w:i/>
          <w:szCs w:val="22"/>
        </w:rPr>
        <w:t>La catégorie des petites et moyennes entreprises (PME) est constituée des entreprises qui :</w:t>
      </w:r>
    </w:p>
    <w:p w14:paraId="335AC847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F73505">
        <w:rPr>
          <w:i/>
        </w:rPr>
        <w:tab/>
        <w:t>- d’une part</w:t>
      </w:r>
      <w:r w:rsidR="000A1F8B">
        <w:rPr>
          <w:i/>
        </w:rPr>
        <w:t>,</w:t>
      </w:r>
      <w:r w:rsidRPr="00F73505">
        <w:rPr>
          <w:i/>
        </w:rPr>
        <w:t xml:space="preserve"> occupent moins de 250 personnes ;</w:t>
      </w:r>
    </w:p>
    <w:p w14:paraId="0B7D3CF6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F73505">
        <w:rPr>
          <w:i/>
        </w:rPr>
        <w:tab/>
        <w:t>- d’autre part</w:t>
      </w:r>
      <w:r w:rsidR="000A1F8B">
        <w:rPr>
          <w:i/>
        </w:rPr>
        <w:t>,</w:t>
      </w:r>
      <w:r w:rsidRPr="00F73505">
        <w:rPr>
          <w:i/>
        </w:rPr>
        <w:t xml:space="preserve"> ont un chiffre d’affaires annuel n’excédant pas 50 millions d’euros ou un total de bilan n’excédant pas 43 millions d’euros.</w:t>
      </w:r>
    </w:p>
    <w:p w14:paraId="2D0A9339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Cs w:val="22"/>
        </w:rPr>
      </w:pPr>
      <w:r w:rsidRPr="00F73505">
        <w:rPr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lang w:eastAsia="zh-CN"/>
        </w:rPr>
        <w:instrText xml:space="preserve"> FORMCHECKBOX </w:instrText>
      </w:r>
      <w:r w:rsidR="00333FBF">
        <w:rPr>
          <w:lang w:eastAsia="zh-CN"/>
        </w:rPr>
      </w:r>
      <w:r w:rsidR="00333FBF">
        <w:rPr>
          <w:lang w:eastAsia="zh-CN"/>
        </w:rPr>
        <w:fldChar w:fldCharType="separate"/>
      </w:r>
      <w:r w:rsidRPr="00F73505">
        <w:rPr>
          <w:lang w:eastAsia="zh-CN"/>
        </w:rPr>
        <w:fldChar w:fldCharType="end"/>
      </w:r>
      <w:r w:rsidRPr="00F73505">
        <w:rPr>
          <w:lang w:eastAsia="zh-CN"/>
        </w:rPr>
        <w:t xml:space="preserve"> OUI </w:t>
      </w:r>
      <w:r w:rsidRPr="00F73505">
        <w:rPr>
          <w:lang w:eastAsia="zh-CN"/>
        </w:rPr>
        <w:tab/>
      </w:r>
      <w:r w:rsidRPr="00F73505">
        <w:rPr>
          <w:lang w:eastAsia="zh-CN"/>
        </w:rPr>
        <w:tab/>
      </w:r>
      <w:r w:rsidRPr="00F73505">
        <w:rPr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lang w:eastAsia="zh-CN"/>
        </w:rPr>
        <w:instrText xml:space="preserve"> FORMCHECKBOX </w:instrText>
      </w:r>
      <w:r w:rsidR="00333FBF">
        <w:rPr>
          <w:lang w:eastAsia="zh-CN"/>
        </w:rPr>
      </w:r>
      <w:r w:rsidR="00333FBF">
        <w:rPr>
          <w:lang w:eastAsia="zh-CN"/>
        </w:rPr>
        <w:fldChar w:fldCharType="separate"/>
      </w:r>
      <w:r w:rsidRPr="00F73505">
        <w:rPr>
          <w:lang w:eastAsia="zh-CN"/>
        </w:rPr>
        <w:fldChar w:fldCharType="end"/>
      </w:r>
      <w:r w:rsidR="0046361E" w:rsidRPr="00F73505">
        <w:rPr>
          <w:lang w:eastAsia="zh-CN"/>
        </w:rPr>
        <w:t xml:space="preserve"> </w:t>
      </w:r>
      <w:r w:rsidRPr="00F73505">
        <w:rPr>
          <w:lang w:eastAsia="zh-CN"/>
        </w:rPr>
        <w:t>NON</w:t>
      </w:r>
    </w:p>
    <w:p w14:paraId="3A0FF5F2" w14:textId="77777777" w:rsidR="00524493" w:rsidRPr="00F73505" w:rsidRDefault="00524493" w:rsidP="0090511F">
      <w:pPr>
        <w:rPr>
          <w:szCs w:val="22"/>
        </w:rPr>
      </w:pPr>
    </w:p>
    <w:p w14:paraId="5630AD66" w14:textId="77777777" w:rsidR="00487E13" w:rsidRPr="00F73505" w:rsidRDefault="00487E13" w:rsidP="00487E13">
      <w:pPr>
        <w:jc w:val="left"/>
        <w:rPr>
          <w:sz w:val="20"/>
        </w:rPr>
      </w:pPr>
    </w:p>
    <w:p w14:paraId="61829076" w14:textId="77777777" w:rsidR="008D22EC" w:rsidRDefault="0090511F" w:rsidP="004636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br w:type="page"/>
      </w:r>
    </w:p>
    <w:p w14:paraId="7867511A" w14:textId="77777777" w:rsidR="00F371A9" w:rsidRPr="00F73505" w:rsidRDefault="00F371A9" w:rsidP="004636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 w:rsidRPr="00F73505">
        <w:rPr>
          <w:b/>
          <w:szCs w:val="22"/>
        </w:rPr>
        <w:t>GROUPEMENT D’OPERATEURS ECONOMIQUES</w:t>
      </w:r>
    </w:p>
    <w:p w14:paraId="2BA226A1" w14:textId="77777777" w:rsidR="0090511F" w:rsidRPr="00F73505" w:rsidRDefault="0090511F" w:rsidP="0090511F"/>
    <w:p w14:paraId="549A687D" w14:textId="77777777" w:rsidR="00F371A9" w:rsidRPr="00F73505" w:rsidRDefault="00F371A9" w:rsidP="00F371A9">
      <w:pPr>
        <w:rPr>
          <w:szCs w:val="22"/>
        </w:rPr>
      </w:pPr>
      <w:r w:rsidRPr="00F73505">
        <w:rPr>
          <w:szCs w:val="22"/>
        </w:rPr>
        <w:t>Nous soussignés(ées),</w:t>
      </w:r>
    </w:p>
    <w:p w14:paraId="17AD93B2" w14:textId="77777777" w:rsidR="00F371A9" w:rsidRPr="00F73505" w:rsidRDefault="00524493" w:rsidP="0090511F">
      <w:r w:rsidRPr="00F7350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F371A9" w:rsidRPr="00F73505" w14:paraId="3A7CD492" w14:textId="77777777" w:rsidTr="000633F7">
        <w:trPr>
          <w:cantSplit/>
        </w:trPr>
        <w:tc>
          <w:tcPr>
            <w:tcW w:w="10344" w:type="dxa"/>
            <w:shd w:val="clear" w:color="auto" w:fill="auto"/>
          </w:tcPr>
          <w:p w14:paraId="76658B23" w14:textId="77777777" w:rsidR="00F371A9" w:rsidRPr="00F73505" w:rsidRDefault="00F371A9" w:rsidP="00F371A9">
            <w:pPr>
              <w:rPr>
                <w:b/>
                <w:szCs w:val="22"/>
              </w:rPr>
            </w:pPr>
            <w:r w:rsidRPr="00F73505">
              <w:rPr>
                <w:b/>
                <w:szCs w:val="22"/>
              </w:rPr>
              <w:t>Cotraitant n°1</w:t>
            </w:r>
          </w:p>
          <w:p w14:paraId="539768A9" w14:textId="77777777" w:rsidR="00F371A9" w:rsidRPr="00F73505" w:rsidRDefault="00F371A9" w:rsidP="000633F7">
            <w:pPr>
              <w:tabs>
                <w:tab w:val="right" w:leader="dot" w:pos="10206"/>
              </w:tabs>
              <w:outlineLvl w:val="0"/>
              <w:rPr>
                <w:szCs w:val="22"/>
              </w:rPr>
            </w:pPr>
            <w:r w:rsidRPr="00F73505">
              <w:rPr>
                <w:b/>
                <w:bCs/>
                <w:szCs w:val="22"/>
              </w:rPr>
              <w:t>M</w:t>
            </w:r>
            <w:r w:rsidRPr="00F73505">
              <w:rPr>
                <w:szCs w:val="22"/>
              </w:rPr>
              <w:tab/>
              <w:t xml:space="preserve"> </w:t>
            </w:r>
            <w:r w:rsidRPr="00F73505">
              <w:rPr>
                <w:b/>
                <w:bCs/>
                <w:szCs w:val="22"/>
              </w:rPr>
              <w:t>(Nom, Prénom et fonction)</w:t>
            </w:r>
          </w:p>
          <w:p w14:paraId="5C3FFF13" w14:textId="77777777" w:rsidR="00F371A9" w:rsidRPr="00F73505" w:rsidRDefault="00F371A9" w:rsidP="00F371A9">
            <w:pPr>
              <w:rPr>
                <w:szCs w:val="22"/>
              </w:rPr>
            </w:pPr>
            <w:r w:rsidRPr="00F73505">
              <w:rPr>
                <w:szCs w:val="22"/>
              </w:rPr>
              <w:t>agissant en mon nom personnel / agissant au nom et pour le compte de la société</w:t>
            </w:r>
            <w:r w:rsidR="00524493" w:rsidRPr="00F73505">
              <w:rPr>
                <w:szCs w:val="22"/>
              </w:rPr>
              <w:t xml:space="preserve"> (rayer la mention inutile)</w:t>
            </w:r>
          </w:p>
          <w:p w14:paraId="78CE5169" w14:textId="77777777" w:rsidR="00F371A9" w:rsidRPr="00F73505" w:rsidRDefault="00524493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I</w:t>
            </w:r>
            <w:r w:rsidR="00F371A9" w:rsidRPr="00F73505">
              <w:rPr>
                <w:szCs w:val="22"/>
              </w:rPr>
              <w:t>ntitulé complet e</w:t>
            </w:r>
            <w:r w:rsidRPr="00F73505">
              <w:rPr>
                <w:szCs w:val="22"/>
              </w:rPr>
              <w:t>t forme juridique de la société :</w:t>
            </w:r>
          </w:p>
          <w:p w14:paraId="6854464E" w14:textId="77777777" w:rsidR="00F371A9" w:rsidRPr="00F73505" w:rsidRDefault="00F371A9" w:rsidP="000633F7">
            <w:pPr>
              <w:spacing w:after="120"/>
              <w:outlineLvl w:val="0"/>
              <w:rPr>
                <w:szCs w:val="22"/>
              </w:rPr>
            </w:pPr>
            <w:r w:rsidRPr="00F73505">
              <w:rPr>
                <w:szCs w:val="22"/>
              </w:rPr>
              <w:t>Domicilié à (adresse complète) :</w:t>
            </w:r>
          </w:p>
          <w:p w14:paraId="6D250706" w14:textId="77777777" w:rsidR="00F371A9" w:rsidRPr="00F73505" w:rsidRDefault="00F371A9" w:rsidP="000633F7">
            <w:pPr>
              <w:spacing w:after="120"/>
              <w:outlineLvl w:val="0"/>
              <w:rPr>
                <w:szCs w:val="22"/>
              </w:rPr>
            </w:pPr>
            <w:r w:rsidRPr="00F73505">
              <w:rPr>
                <w:szCs w:val="22"/>
              </w:rPr>
              <w:t>Ayant son siège social à :</w:t>
            </w:r>
          </w:p>
          <w:p w14:paraId="57A75EEE" w14:textId="77777777" w:rsidR="00F371A9" w:rsidRPr="00F73505" w:rsidRDefault="00F371A9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N° de téléphone :</w:t>
            </w:r>
          </w:p>
          <w:p w14:paraId="54767BFE" w14:textId="77777777" w:rsidR="00F371A9" w:rsidRPr="00F73505" w:rsidRDefault="00F371A9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N° de fax :</w:t>
            </w:r>
          </w:p>
          <w:p w14:paraId="7C3EB12E" w14:textId="77777777" w:rsidR="00F371A9" w:rsidRPr="00F73505" w:rsidRDefault="00F371A9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Adresse e-mail :</w:t>
            </w:r>
          </w:p>
          <w:p w14:paraId="67D72EE9" w14:textId="77777777" w:rsidR="00F371A9" w:rsidRPr="00F73505" w:rsidRDefault="00F371A9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Immatriculation à l’I.N.S.E.E. :</w:t>
            </w:r>
          </w:p>
          <w:p w14:paraId="70A56B0F" w14:textId="77777777" w:rsidR="00F371A9" w:rsidRPr="00F73505" w:rsidRDefault="00F371A9" w:rsidP="000633F7">
            <w:pPr>
              <w:spacing w:after="120"/>
              <w:outlineLvl w:val="0"/>
              <w:rPr>
                <w:szCs w:val="22"/>
              </w:rPr>
            </w:pPr>
            <w:r w:rsidRPr="00F73505">
              <w:rPr>
                <w:szCs w:val="22"/>
              </w:rPr>
              <w:t>N° SIRET :</w:t>
            </w:r>
          </w:p>
          <w:p w14:paraId="38868C5F" w14:textId="77777777" w:rsidR="00F371A9" w:rsidRPr="00F73505" w:rsidRDefault="00F371A9" w:rsidP="000633F7">
            <w:pPr>
              <w:spacing w:after="120"/>
              <w:rPr>
                <w:noProof/>
              </w:rPr>
            </w:pPr>
            <w:r w:rsidRPr="00F73505">
              <w:rPr>
                <w:noProof/>
              </w:rPr>
              <w:t>N° du code d’activité économique principale (APE) :</w:t>
            </w:r>
          </w:p>
          <w:p w14:paraId="55A6F04A" w14:textId="77777777" w:rsidR="00F371A9" w:rsidRPr="00F73505" w:rsidRDefault="00F371A9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N° d’inscription au registre du commerce et des sociétés :</w:t>
            </w:r>
          </w:p>
          <w:p w14:paraId="4043E60C" w14:textId="77777777" w:rsidR="00F371A9" w:rsidRPr="00F73505" w:rsidRDefault="00F371A9" w:rsidP="000633F7">
            <w:pPr>
              <w:spacing w:after="120"/>
              <w:rPr>
                <w:szCs w:val="22"/>
              </w:rPr>
            </w:pPr>
            <w:r w:rsidRPr="00F73505">
              <w:rPr>
                <w:szCs w:val="22"/>
              </w:rPr>
              <w:t>Le cas échéant, numéro d'inscription au répertoire des métiers :</w:t>
            </w:r>
          </w:p>
          <w:p w14:paraId="34FCFFF4" w14:textId="77777777" w:rsidR="00F371A9" w:rsidRPr="00F73505" w:rsidRDefault="00F371A9" w:rsidP="000633F7">
            <w:pPr>
              <w:tabs>
                <w:tab w:val="left" w:pos="8502"/>
              </w:tabs>
              <w:rPr>
                <w:b/>
              </w:rPr>
            </w:pPr>
            <w:r w:rsidRPr="00F73505">
              <w:rPr>
                <w:b/>
              </w:rPr>
              <w:t>Le titulaire est une PME au sens de l’article du décret 2008-1354 du 18 décembre 2008</w:t>
            </w:r>
          </w:p>
          <w:p w14:paraId="7FE835AE" w14:textId="77777777" w:rsidR="00F371A9" w:rsidRPr="00F73505" w:rsidRDefault="00F371A9" w:rsidP="00524493">
            <w:pPr>
              <w:rPr>
                <w:i/>
              </w:rPr>
            </w:pPr>
            <w:r w:rsidRPr="00F73505">
              <w:rPr>
                <w:i/>
              </w:rPr>
              <w:t>La catégorie des petites et moyennes entreprises (PME) est constituée des entreprises qui :</w:t>
            </w:r>
          </w:p>
          <w:p w14:paraId="33773105" w14:textId="77777777" w:rsidR="00F371A9" w:rsidRPr="00F73505" w:rsidRDefault="00524493" w:rsidP="00524493">
            <w:pPr>
              <w:rPr>
                <w:i/>
              </w:rPr>
            </w:pPr>
            <w:r w:rsidRPr="00F73505">
              <w:rPr>
                <w:i/>
              </w:rPr>
              <w:tab/>
              <w:t xml:space="preserve">- </w:t>
            </w:r>
            <w:r w:rsidR="00F371A9" w:rsidRPr="00F73505">
              <w:rPr>
                <w:i/>
              </w:rPr>
              <w:t>d’une part</w:t>
            </w:r>
            <w:r w:rsidR="000A1F8B">
              <w:rPr>
                <w:i/>
              </w:rPr>
              <w:t>,</w:t>
            </w:r>
            <w:r w:rsidR="00F371A9" w:rsidRPr="00F73505">
              <w:rPr>
                <w:i/>
              </w:rPr>
              <w:t xml:space="preserve"> occupent moins de 250 personnes ;</w:t>
            </w:r>
          </w:p>
          <w:p w14:paraId="1984F3FC" w14:textId="77777777" w:rsidR="00F371A9" w:rsidRPr="00F73505" w:rsidRDefault="00524493" w:rsidP="00524493">
            <w:pPr>
              <w:rPr>
                <w:i/>
              </w:rPr>
            </w:pPr>
            <w:r w:rsidRPr="00F73505">
              <w:rPr>
                <w:i/>
              </w:rPr>
              <w:tab/>
              <w:t xml:space="preserve">- </w:t>
            </w:r>
            <w:r w:rsidR="00F371A9" w:rsidRPr="00F73505">
              <w:rPr>
                <w:i/>
              </w:rPr>
              <w:t>d’autre part</w:t>
            </w:r>
            <w:r w:rsidR="000A1F8B">
              <w:rPr>
                <w:i/>
              </w:rPr>
              <w:t>,</w:t>
            </w:r>
            <w:r w:rsidR="00F371A9" w:rsidRPr="00F73505">
              <w:rPr>
                <w:i/>
              </w:rPr>
              <w:t xml:space="preserve"> ont un chiffre d’affaires annuel n’excédant pas 50 millions d’euros ou un total de bilan n’excédant pas 43 millions d’euros.</w:t>
            </w:r>
          </w:p>
          <w:p w14:paraId="5EA44298" w14:textId="77777777" w:rsidR="00F371A9" w:rsidRPr="00F73505" w:rsidRDefault="00F371A9" w:rsidP="000633F7">
            <w:pPr>
              <w:jc w:val="center"/>
            </w:pPr>
            <w:r w:rsidRPr="00F73505">
              <w:rPr>
                <w:lang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73505">
              <w:rPr>
                <w:lang w:eastAsia="zh-CN"/>
              </w:rPr>
              <w:instrText xml:space="preserve"> FORMCHECKBOX </w:instrText>
            </w:r>
            <w:r w:rsidR="00333FBF">
              <w:rPr>
                <w:lang w:eastAsia="zh-CN"/>
              </w:rPr>
            </w:r>
            <w:r w:rsidR="00333FBF">
              <w:rPr>
                <w:lang w:eastAsia="zh-CN"/>
              </w:rPr>
              <w:fldChar w:fldCharType="separate"/>
            </w:r>
            <w:r w:rsidRPr="00F73505">
              <w:rPr>
                <w:lang w:eastAsia="zh-CN"/>
              </w:rPr>
              <w:fldChar w:fldCharType="end"/>
            </w:r>
            <w:r w:rsidRPr="00F73505">
              <w:rPr>
                <w:lang w:eastAsia="zh-CN"/>
              </w:rPr>
              <w:t xml:space="preserve"> OUI </w:t>
            </w:r>
            <w:r w:rsidRPr="00F73505">
              <w:rPr>
                <w:lang w:eastAsia="zh-CN"/>
              </w:rPr>
              <w:tab/>
            </w:r>
            <w:r w:rsidRPr="00F73505">
              <w:rPr>
                <w:lang w:eastAsia="zh-CN"/>
              </w:rPr>
              <w:tab/>
            </w:r>
            <w:r w:rsidRPr="00F73505">
              <w:rPr>
                <w:lang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73505">
              <w:rPr>
                <w:lang w:eastAsia="zh-CN"/>
              </w:rPr>
              <w:instrText xml:space="preserve"> FORMCHECKBOX </w:instrText>
            </w:r>
            <w:r w:rsidR="00333FBF">
              <w:rPr>
                <w:lang w:eastAsia="zh-CN"/>
              </w:rPr>
            </w:r>
            <w:r w:rsidR="00333FBF">
              <w:rPr>
                <w:lang w:eastAsia="zh-CN"/>
              </w:rPr>
              <w:fldChar w:fldCharType="separate"/>
            </w:r>
            <w:r w:rsidRPr="00F73505">
              <w:rPr>
                <w:lang w:eastAsia="zh-CN"/>
              </w:rPr>
              <w:fldChar w:fldCharType="end"/>
            </w:r>
            <w:r w:rsidR="0046361E" w:rsidRPr="00F73505">
              <w:rPr>
                <w:lang w:eastAsia="zh-CN"/>
              </w:rPr>
              <w:t xml:space="preserve"> </w:t>
            </w:r>
            <w:r w:rsidRPr="00F73505">
              <w:rPr>
                <w:lang w:eastAsia="zh-CN"/>
              </w:rPr>
              <w:t>NON</w:t>
            </w:r>
          </w:p>
        </w:tc>
      </w:tr>
    </w:tbl>
    <w:p w14:paraId="0DE4B5B7" w14:textId="77777777" w:rsidR="00F371A9" w:rsidRPr="00F73505" w:rsidRDefault="00F371A9" w:rsidP="0090511F"/>
    <w:p w14:paraId="7EB3AB14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 w:rsidRPr="00F73505">
        <w:rPr>
          <w:b/>
          <w:szCs w:val="22"/>
        </w:rPr>
        <w:t>Cotraitant n°</w:t>
      </w:r>
      <w:r w:rsidR="0046361E" w:rsidRPr="00F73505">
        <w:rPr>
          <w:b/>
          <w:szCs w:val="22"/>
        </w:rPr>
        <w:t>2</w:t>
      </w:r>
    </w:p>
    <w:p w14:paraId="6E16D7AB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206"/>
        </w:tabs>
        <w:outlineLvl w:val="0"/>
        <w:rPr>
          <w:szCs w:val="22"/>
        </w:rPr>
      </w:pPr>
      <w:r w:rsidRPr="00F73505">
        <w:rPr>
          <w:b/>
          <w:bCs/>
          <w:szCs w:val="22"/>
        </w:rPr>
        <w:t>M</w:t>
      </w:r>
      <w:r w:rsidRPr="00F73505">
        <w:rPr>
          <w:szCs w:val="22"/>
        </w:rPr>
        <w:tab/>
        <w:t xml:space="preserve"> </w:t>
      </w:r>
      <w:r w:rsidRPr="00F73505">
        <w:rPr>
          <w:b/>
          <w:bCs/>
          <w:szCs w:val="22"/>
        </w:rPr>
        <w:t>(Nom, Prénom et fonction)</w:t>
      </w:r>
    </w:p>
    <w:p w14:paraId="05622738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agissant en mon nom personnel / agissant au nom et pour le compte de la société</w:t>
      </w:r>
      <w:r w:rsidR="00732266" w:rsidRPr="00F73505">
        <w:rPr>
          <w:szCs w:val="22"/>
        </w:rPr>
        <w:t xml:space="preserve"> (rayer la mention inutile)</w:t>
      </w:r>
    </w:p>
    <w:p w14:paraId="19ACBA3D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Intitulé complet et forme juridique de la société :</w:t>
      </w:r>
    </w:p>
    <w:p w14:paraId="7A87FC63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outlineLvl w:val="0"/>
        <w:rPr>
          <w:szCs w:val="22"/>
        </w:rPr>
      </w:pPr>
      <w:r w:rsidRPr="00F73505">
        <w:rPr>
          <w:szCs w:val="22"/>
        </w:rPr>
        <w:t>Domicilié à (adresse complète) :</w:t>
      </w:r>
    </w:p>
    <w:p w14:paraId="74F5274C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outlineLvl w:val="0"/>
        <w:rPr>
          <w:szCs w:val="22"/>
        </w:rPr>
      </w:pPr>
      <w:r w:rsidRPr="00F73505">
        <w:rPr>
          <w:szCs w:val="22"/>
        </w:rPr>
        <w:t>Ayant son siège social à :</w:t>
      </w:r>
    </w:p>
    <w:p w14:paraId="3BBBB75A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N° de téléphone :</w:t>
      </w:r>
    </w:p>
    <w:p w14:paraId="3171B75D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N° de fax :</w:t>
      </w:r>
    </w:p>
    <w:p w14:paraId="5D513691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Adresse e-mail :</w:t>
      </w:r>
    </w:p>
    <w:p w14:paraId="12083CF0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Immatriculation à l’I.N.S.E.E. :</w:t>
      </w:r>
    </w:p>
    <w:p w14:paraId="41479219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outlineLvl w:val="0"/>
        <w:rPr>
          <w:szCs w:val="22"/>
        </w:rPr>
      </w:pPr>
      <w:r w:rsidRPr="00F73505">
        <w:rPr>
          <w:szCs w:val="22"/>
        </w:rPr>
        <w:t>N° SIRET :</w:t>
      </w:r>
    </w:p>
    <w:p w14:paraId="41B3C9A1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noProof/>
        </w:rPr>
      </w:pPr>
      <w:r w:rsidRPr="00F73505">
        <w:rPr>
          <w:noProof/>
        </w:rPr>
        <w:t>N° du code d’activité économique principale (APE) :</w:t>
      </w:r>
    </w:p>
    <w:p w14:paraId="6CA7570C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N° d’inscription au registre du commerce et des sociétés :</w:t>
      </w:r>
    </w:p>
    <w:p w14:paraId="34F86CDA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Cs w:val="22"/>
        </w:rPr>
      </w:pPr>
      <w:r w:rsidRPr="00F73505">
        <w:rPr>
          <w:szCs w:val="22"/>
        </w:rPr>
        <w:t>Le cas échéant, numéro d'inscription au répertoire des métiers :</w:t>
      </w:r>
    </w:p>
    <w:p w14:paraId="4FCB9699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2"/>
        </w:tabs>
        <w:rPr>
          <w:b/>
        </w:rPr>
      </w:pPr>
      <w:r w:rsidRPr="00F73505">
        <w:rPr>
          <w:b/>
        </w:rPr>
        <w:t>Le titulaire est une PME au sens de l’article du décret 2008-1354 du 18 décembre 2008</w:t>
      </w:r>
    </w:p>
    <w:p w14:paraId="479D3EF8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F73505">
        <w:rPr>
          <w:i/>
        </w:rPr>
        <w:t>La catégorie des petites et moyennes entreprises (PME) est constituée des entreprises qui :</w:t>
      </w:r>
    </w:p>
    <w:p w14:paraId="23FA7F79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F73505">
        <w:rPr>
          <w:i/>
        </w:rPr>
        <w:tab/>
        <w:t>- d’une part occupent moins de 250 personnes ;</w:t>
      </w:r>
    </w:p>
    <w:p w14:paraId="5B43C560" w14:textId="77777777" w:rsidR="00524493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F73505">
        <w:rPr>
          <w:i/>
        </w:rPr>
        <w:tab/>
        <w:t>- d’autre part ont un chiffre d’affaires annuel n’excédant pas 50 millions d’euros ou un total de bilan n’excédant pas 43 millions d’euros.</w:t>
      </w:r>
    </w:p>
    <w:p w14:paraId="4DEDF584" w14:textId="77777777" w:rsidR="00F371A9" w:rsidRPr="00F73505" w:rsidRDefault="00524493" w:rsidP="00524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Cs w:val="22"/>
        </w:rPr>
      </w:pPr>
      <w:r w:rsidRPr="00F73505">
        <w:rPr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lang w:eastAsia="zh-CN"/>
        </w:rPr>
        <w:instrText xml:space="preserve"> FORMCHECKBOX </w:instrText>
      </w:r>
      <w:r w:rsidR="00333FBF">
        <w:rPr>
          <w:lang w:eastAsia="zh-CN"/>
        </w:rPr>
      </w:r>
      <w:r w:rsidR="00333FBF">
        <w:rPr>
          <w:lang w:eastAsia="zh-CN"/>
        </w:rPr>
        <w:fldChar w:fldCharType="separate"/>
      </w:r>
      <w:r w:rsidRPr="00F73505">
        <w:rPr>
          <w:lang w:eastAsia="zh-CN"/>
        </w:rPr>
        <w:fldChar w:fldCharType="end"/>
      </w:r>
      <w:r w:rsidRPr="00F73505">
        <w:rPr>
          <w:lang w:eastAsia="zh-CN"/>
        </w:rPr>
        <w:t xml:space="preserve"> OUI </w:t>
      </w:r>
      <w:r w:rsidRPr="00F73505">
        <w:rPr>
          <w:lang w:eastAsia="zh-CN"/>
        </w:rPr>
        <w:tab/>
      </w:r>
      <w:r w:rsidRPr="00F73505">
        <w:rPr>
          <w:lang w:eastAsia="zh-CN"/>
        </w:rPr>
        <w:tab/>
      </w:r>
      <w:r w:rsidRPr="00F73505">
        <w:rPr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lang w:eastAsia="zh-CN"/>
        </w:rPr>
        <w:instrText xml:space="preserve"> FORMCHECKBOX </w:instrText>
      </w:r>
      <w:r w:rsidR="00333FBF">
        <w:rPr>
          <w:lang w:eastAsia="zh-CN"/>
        </w:rPr>
      </w:r>
      <w:r w:rsidR="00333FBF">
        <w:rPr>
          <w:lang w:eastAsia="zh-CN"/>
        </w:rPr>
        <w:fldChar w:fldCharType="separate"/>
      </w:r>
      <w:r w:rsidRPr="00F73505">
        <w:rPr>
          <w:lang w:eastAsia="zh-CN"/>
        </w:rPr>
        <w:fldChar w:fldCharType="end"/>
      </w:r>
      <w:r w:rsidR="0046361E" w:rsidRPr="00F73505">
        <w:rPr>
          <w:lang w:eastAsia="zh-CN"/>
        </w:rPr>
        <w:t xml:space="preserve"> </w:t>
      </w:r>
      <w:r w:rsidRPr="00F73505">
        <w:rPr>
          <w:lang w:eastAsia="zh-CN"/>
        </w:rPr>
        <w:t>NON</w:t>
      </w:r>
    </w:p>
    <w:p w14:paraId="66204FF1" w14:textId="77777777" w:rsidR="0046361E" w:rsidRPr="00F73505" w:rsidRDefault="0046361E" w:rsidP="006364AB">
      <w:pPr>
        <w:rPr>
          <w:szCs w:val="22"/>
        </w:rPr>
      </w:pPr>
    </w:p>
    <w:p w14:paraId="2DBF0D7D" w14:textId="77777777" w:rsidR="00F908ED" w:rsidRDefault="00F908ED" w:rsidP="00632942">
      <w:pPr>
        <w:rPr>
          <w:b/>
          <w:szCs w:val="22"/>
        </w:rPr>
      </w:pPr>
      <w:bookmarkStart w:id="4" w:name="_Toc422323830"/>
    </w:p>
    <w:p w14:paraId="4935DAEB" w14:textId="77777777" w:rsidR="00632942" w:rsidRPr="002A2B4A" w:rsidRDefault="00632942" w:rsidP="00632942">
      <w:pPr>
        <w:rPr>
          <w:b/>
          <w:szCs w:val="22"/>
        </w:rPr>
      </w:pPr>
      <w:r w:rsidRPr="002A2B4A">
        <w:rPr>
          <w:b/>
          <w:szCs w:val="22"/>
        </w:rPr>
        <w:t xml:space="preserve">Les entreprises mentionnées ci-dessus forment un groupement : </w:t>
      </w:r>
    </w:p>
    <w:p w14:paraId="2CDA060E" w14:textId="77777777" w:rsidR="00F908ED" w:rsidRPr="00775803" w:rsidRDefault="00632942" w:rsidP="00F908ED">
      <w:pPr>
        <w:spacing w:before="120"/>
        <w:ind w:left="425"/>
        <w:rPr>
          <w:b/>
          <w:szCs w:val="22"/>
        </w:rPr>
      </w:pPr>
      <w:r w:rsidRPr="00775803">
        <w:rPr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75803">
        <w:rPr>
          <w:lang w:eastAsia="zh-CN"/>
        </w:rPr>
        <w:instrText xml:space="preserve"> FORMCHECKBOX </w:instrText>
      </w:r>
      <w:r w:rsidR="00333FBF">
        <w:rPr>
          <w:lang w:eastAsia="zh-CN"/>
        </w:rPr>
      </w:r>
      <w:r w:rsidR="00333FBF">
        <w:rPr>
          <w:lang w:eastAsia="zh-CN"/>
        </w:rPr>
        <w:fldChar w:fldCharType="separate"/>
      </w:r>
      <w:r w:rsidRPr="00775803">
        <w:rPr>
          <w:lang w:eastAsia="zh-CN"/>
        </w:rPr>
        <w:fldChar w:fldCharType="end"/>
      </w:r>
      <w:r w:rsidRPr="00775803">
        <w:rPr>
          <w:lang w:eastAsia="zh-CN"/>
        </w:rPr>
        <w:t xml:space="preserve"> </w:t>
      </w:r>
      <w:r w:rsidRPr="00775803">
        <w:rPr>
          <w:b/>
          <w:szCs w:val="22"/>
        </w:rPr>
        <w:t>Solidaire</w:t>
      </w:r>
      <w:r w:rsidR="00F908ED">
        <w:rPr>
          <w:b/>
          <w:szCs w:val="22"/>
        </w:rPr>
        <w:tab/>
      </w:r>
      <w:r w:rsidR="00F908ED">
        <w:rPr>
          <w:b/>
          <w:szCs w:val="22"/>
        </w:rPr>
        <w:tab/>
      </w:r>
      <w:r w:rsidR="00F908ED">
        <w:rPr>
          <w:b/>
          <w:szCs w:val="22"/>
        </w:rPr>
        <w:tab/>
      </w:r>
      <w:r w:rsidR="00F908ED">
        <w:rPr>
          <w:b/>
          <w:szCs w:val="22"/>
        </w:rPr>
        <w:tab/>
      </w:r>
      <w:r w:rsidR="00F908ED">
        <w:rPr>
          <w:b/>
          <w:szCs w:val="22"/>
        </w:rPr>
        <w:tab/>
      </w:r>
      <w:r w:rsidR="00F908ED">
        <w:rPr>
          <w:b/>
          <w:szCs w:val="22"/>
        </w:rPr>
        <w:tab/>
      </w:r>
      <w:r w:rsidR="00F908ED">
        <w:rPr>
          <w:b/>
          <w:szCs w:val="22"/>
        </w:rPr>
        <w:tab/>
        <w:t xml:space="preserve"> </w:t>
      </w:r>
    </w:p>
    <w:p w14:paraId="6B62F1B3" w14:textId="77777777" w:rsidR="00632942" w:rsidRPr="00775803" w:rsidRDefault="00632942" w:rsidP="00632942">
      <w:pPr>
        <w:rPr>
          <w:b/>
          <w:szCs w:val="22"/>
        </w:rPr>
      </w:pPr>
    </w:p>
    <w:p w14:paraId="3D4A535B" w14:textId="77777777" w:rsidR="00632942" w:rsidRPr="00775803" w:rsidRDefault="00632942" w:rsidP="00632942">
      <w:pPr>
        <w:tabs>
          <w:tab w:val="left" w:pos="851"/>
        </w:tabs>
        <w:suppressAutoHyphens/>
        <w:rPr>
          <w:szCs w:val="22"/>
          <w:lang w:eastAsia="zh-CN"/>
        </w:rPr>
      </w:pPr>
      <w:r w:rsidRPr="00775803">
        <w:rPr>
          <w:szCs w:val="22"/>
          <w:lang w:eastAsia="zh-CN"/>
        </w:rPr>
        <w:t xml:space="preserve">Les membres du groupement d’opérateurs économiques désignent le </w:t>
      </w:r>
      <w:r w:rsidRPr="00775803">
        <w:rPr>
          <w:b/>
          <w:szCs w:val="22"/>
          <w:lang w:eastAsia="zh-CN"/>
        </w:rPr>
        <w:t>mandataire suivant</w:t>
      </w:r>
      <w:r w:rsidRPr="00775803">
        <w:rPr>
          <w:szCs w:val="22"/>
          <w:lang w:eastAsia="zh-CN"/>
        </w:rPr>
        <w:t xml:space="preserve"> </w:t>
      </w:r>
      <w:r w:rsidRPr="00775803">
        <w:rPr>
          <w:i/>
          <w:szCs w:val="22"/>
          <w:lang w:eastAsia="zh-CN"/>
        </w:rPr>
        <w:t>(</w:t>
      </w:r>
      <w:r>
        <w:rPr>
          <w:i/>
          <w:szCs w:val="22"/>
          <w:lang w:eastAsia="zh-CN"/>
        </w:rPr>
        <w:t>articles R.2142-19 à R.2142-27 du code de la commande publique</w:t>
      </w:r>
      <w:r w:rsidRPr="00775803">
        <w:rPr>
          <w:i/>
          <w:szCs w:val="22"/>
          <w:lang w:eastAsia="zh-CN"/>
        </w:rPr>
        <w:t>) </w:t>
      </w:r>
      <w:r w:rsidRPr="00775803">
        <w:rPr>
          <w:szCs w:val="22"/>
          <w:lang w:eastAsia="zh-CN"/>
        </w:rPr>
        <w:t xml:space="preserve">:    </w:t>
      </w:r>
    </w:p>
    <w:p w14:paraId="02F2C34E" w14:textId="77777777" w:rsidR="00632942" w:rsidRPr="00775803" w:rsidRDefault="00632942" w:rsidP="00632942">
      <w:pPr>
        <w:rPr>
          <w:b/>
          <w:szCs w:val="22"/>
        </w:rPr>
      </w:pPr>
    </w:p>
    <w:p w14:paraId="76C11799" w14:textId="77777777" w:rsidR="00632942" w:rsidRDefault="00632942" w:rsidP="00632942">
      <w:pPr>
        <w:rPr>
          <w:szCs w:val="22"/>
        </w:rPr>
      </w:pPr>
      <w:r w:rsidRPr="001C15BA">
        <w:rPr>
          <w:szCs w:val="22"/>
        </w:rPr>
        <w:t xml:space="preserve">Après avoir pris connaissance </w:t>
      </w:r>
      <w:r>
        <w:rPr>
          <w:szCs w:val="22"/>
        </w:rPr>
        <w:t>des pièces constitutives du marché :</w:t>
      </w:r>
    </w:p>
    <w:p w14:paraId="08778147" w14:textId="77777777" w:rsidR="00632942" w:rsidRPr="00033E46" w:rsidRDefault="00632942" w:rsidP="00632942">
      <w:pPr>
        <w:numPr>
          <w:ilvl w:val="0"/>
          <w:numId w:val="23"/>
        </w:numPr>
        <w:overflowPunct/>
        <w:adjustRightInd/>
        <w:ind w:left="709" w:hanging="283"/>
        <w:textAlignment w:val="auto"/>
        <w:rPr>
          <w:szCs w:val="22"/>
        </w:rPr>
      </w:pPr>
      <w:r w:rsidRPr="001C15BA">
        <w:rPr>
          <w:szCs w:val="22"/>
        </w:rPr>
        <w:t>Cahier des Clauses Particulières (</w:t>
      </w:r>
      <w:r>
        <w:rPr>
          <w:szCs w:val="22"/>
        </w:rPr>
        <w:t>CCP</w:t>
      </w:r>
      <w:r w:rsidRPr="001C15BA">
        <w:rPr>
          <w:szCs w:val="22"/>
        </w:rPr>
        <w:t>)</w:t>
      </w:r>
      <w:r>
        <w:rPr>
          <w:szCs w:val="22"/>
        </w:rPr>
        <w:t xml:space="preserve"> relatif au présent marché </w:t>
      </w:r>
      <w:r w:rsidRPr="001C15BA">
        <w:rPr>
          <w:szCs w:val="22"/>
        </w:rPr>
        <w:t xml:space="preserve">et des documents qui y sont mentionnés </w:t>
      </w:r>
      <w:r>
        <w:rPr>
          <w:szCs w:val="22"/>
        </w:rPr>
        <w:t xml:space="preserve">(cf article </w:t>
      </w:r>
      <w:r w:rsidR="00F908ED">
        <w:rPr>
          <w:szCs w:val="22"/>
        </w:rPr>
        <w:t>2</w:t>
      </w:r>
      <w:r>
        <w:rPr>
          <w:szCs w:val="22"/>
        </w:rPr>
        <w:t xml:space="preserve"> du CCP) </w:t>
      </w:r>
      <w:r w:rsidRPr="00033E46">
        <w:rPr>
          <w:szCs w:val="22"/>
        </w:rPr>
        <w:t>et conformément à leurs clauses,</w:t>
      </w:r>
    </w:p>
    <w:p w14:paraId="680A4E5D" w14:textId="77777777" w:rsidR="00F908ED" w:rsidRDefault="00F908ED" w:rsidP="00632942">
      <w:pPr>
        <w:pStyle w:val="Retraitcorpsdetexte2"/>
        <w:ind w:left="0"/>
        <w:rPr>
          <w:szCs w:val="22"/>
        </w:rPr>
      </w:pPr>
    </w:p>
    <w:p w14:paraId="349C4F36" w14:textId="77777777" w:rsidR="00632942" w:rsidRPr="004050A5" w:rsidRDefault="00632942" w:rsidP="00632942">
      <w:pPr>
        <w:pStyle w:val="Retraitcorpsdetexte2"/>
        <w:ind w:left="0"/>
        <w:rPr>
          <w:sz w:val="22"/>
          <w:szCs w:val="22"/>
        </w:rPr>
      </w:pPr>
      <w:r w:rsidRPr="004050A5">
        <w:rPr>
          <w:sz w:val="22"/>
          <w:szCs w:val="22"/>
        </w:rPr>
        <w:t>après avoir produit les documents, certificats, attestations ou déclarations visés aux articles R.2143-5 à R.2143-15 du code de la commande publique,</w:t>
      </w:r>
    </w:p>
    <w:p w14:paraId="19219836" w14:textId="77777777" w:rsidR="00632942" w:rsidRPr="003E3639" w:rsidRDefault="00632942" w:rsidP="00632942">
      <w:pPr>
        <w:rPr>
          <w:szCs w:val="22"/>
        </w:rPr>
      </w:pPr>
    </w:p>
    <w:p w14:paraId="5846720C" w14:textId="77777777" w:rsidR="00632942" w:rsidRDefault="00632942" w:rsidP="00632942">
      <w:pPr>
        <w:pStyle w:val="Retraitcorpsdetexte3"/>
        <w:ind w:firstLine="0"/>
        <w:rPr>
          <w:sz w:val="22"/>
          <w:szCs w:val="22"/>
        </w:rPr>
      </w:pPr>
      <w:r w:rsidRPr="002A2B4A">
        <w:rPr>
          <w:sz w:val="22"/>
          <w:szCs w:val="22"/>
        </w:rPr>
        <w:t>m’engage (nous engageons)</w:t>
      </w:r>
      <w:r w:rsidRPr="002A2B4A">
        <w:rPr>
          <w:rStyle w:val="Appelnotedebasdep"/>
          <w:sz w:val="22"/>
          <w:szCs w:val="22"/>
        </w:rPr>
        <w:footnoteReference w:id="1"/>
      </w:r>
      <w:r w:rsidRPr="002A2B4A">
        <w:rPr>
          <w:rStyle w:val="Appelnotedebasdep"/>
          <w:sz w:val="22"/>
          <w:szCs w:val="22"/>
        </w:rPr>
        <w:t>1</w:t>
      </w:r>
      <w:r w:rsidRPr="002A2B4A">
        <w:rPr>
          <w:sz w:val="22"/>
          <w:szCs w:val="22"/>
        </w:rPr>
        <w:t>, sans réserve, conformément aux stipulations des documents visés ci-dessus, à</w:t>
      </w:r>
      <w:r>
        <w:rPr>
          <w:sz w:val="22"/>
          <w:szCs w:val="22"/>
        </w:rPr>
        <w:t xml:space="preserve"> exécuter les prestations </w:t>
      </w:r>
      <w:r w:rsidRPr="001C15BA">
        <w:rPr>
          <w:sz w:val="22"/>
          <w:szCs w:val="22"/>
        </w:rPr>
        <w:t>dans les conditions ci-après définies.</w:t>
      </w:r>
    </w:p>
    <w:p w14:paraId="107B8A43" w14:textId="77777777" w:rsidR="009104B1" w:rsidRPr="00F73505" w:rsidRDefault="002E76A6" w:rsidP="00C61754">
      <w:pPr>
        <w:pStyle w:val="Titre2"/>
      </w:pPr>
      <w:r w:rsidRPr="00F73505">
        <w:t>-</w:t>
      </w:r>
      <w:r w:rsidR="009104B1" w:rsidRPr="00F73505">
        <w:t xml:space="preserve"> Désignation des personnes physiques chargées d’assurer la mission</w:t>
      </w:r>
      <w:bookmarkEnd w:id="4"/>
    </w:p>
    <w:p w14:paraId="06B4DBB6" w14:textId="77777777" w:rsidR="009104B1" w:rsidRPr="00F73505" w:rsidRDefault="009104B1" w:rsidP="006364AB">
      <w:pPr>
        <w:spacing w:after="120"/>
        <w:rPr>
          <w:b/>
          <w:szCs w:val="22"/>
        </w:rPr>
      </w:pPr>
      <w:r w:rsidRPr="00F73505">
        <w:rPr>
          <w:b/>
          <w:szCs w:val="22"/>
        </w:rPr>
        <w:t>Le titulaire a obligation de désigner ces personnes physiques dont au moins un suppléant.</w:t>
      </w:r>
    </w:p>
    <w:p w14:paraId="3B3E9488" w14:textId="77777777" w:rsidR="009104B1" w:rsidRPr="00F73505" w:rsidRDefault="009104B1" w:rsidP="006364AB">
      <w:pPr>
        <w:spacing w:after="120"/>
        <w:rPr>
          <w:b/>
          <w:szCs w:val="22"/>
        </w:rPr>
      </w:pPr>
      <w:r w:rsidRPr="00F73505">
        <w:rPr>
          <w:b/>
          <w:szCs w:val="22"/>
        </w:rPr>
        <w:t>Tout</w:t>
      </w:r>
      <w:r w:rsidR="001969C6" w:rsidRPr="00F73505">
        <w:rPr>
          <w:b/>
          <w:szCs w:val="22"/>
        </w:rPr>
        <w:t>e</w:t>
      </w:r>
      <w:r w:rsidRPr="00F73505">
        <w:rPr>
          <w:b/>
          <w:szCs w:val="22"/>
        </w:rPr>
        <w:t xml:space="preserve"> absence de désignation de ces personnes entraîne le rejet de l’offre.</w:t>
      </w:r>
    </w:p>
    <w:p w14:paraId="514896D3" w14:textId="77777777" w:rsidR="009104B1" w:rsidRPr="00F73505" w:rsidRDefault="009104B1">
      <w:pPr>
        <w:rPr>
          <w:szCs w:val="22"/>
        </w:rPr>
      </w:pPr>
      <w:r w:rsidRPr="00F73505">
        <w:rPr>
          <w:szCs w:val="22"/>
        </w:rPr>
        <w:t>La personne physique et s</w:t>
      </w:r>
      <w:r w:rsidR="006364AB" w:rsidRPr="00F73505">
        <w:rPr>
          <w:szCs w:val="22"/>
        </w:rPr>
        <w:t>on</w:t>
      </w:r>
      <w:r w:rsidR="0078678C" w:rsidRPr="00F73505">
        <w:rPr>
          <w:szCs w:val="22"/>
        </w:rPr>
        <w:t xml:space="preserve"> </w:t>
      </w:r>
      <w:r w:rsidR="006364AB" w:rsidRPr="00F73505">
        <w:rPr>
          <w:szCs w:val="22"/>
        </w:rPr>
        <w:t>(ses)</w:t>
      </w:r>
      <w:r w:rsidRPr="00F73505">
        <w:rPr>
          <w:szCs w:val="22"/>
        </w:rPr>
        <w:t xml:space="preserve"> suppléant</w:t>
      </w:r>
      <w:r w:rsidR="006364AB" w:rsidRPr="00F73505">
        <w:rPr>
          <w:szCs w:val="22"/>
        </w:rPr>
        <w:t>(</w:t>
      </w:r>
      <w:r w:rsidRPr="00F73505">
        <w:rPr>
          <w:szCs w:val="22"/>
        </w:rPr>
        <w:t>s</w:t>
      </w:r>
      <w:r w:rsidR="006364AB" w:rsidRPr="00F73505">
        <w:rPr>
          <w:szCs w:val="22"/>
        </w:rPr>
        <w:t>)</w:t>
      </w:r>
      <w:r w:rsidRPr="00F73505">
        <w:rPr>
          <w:szCs w:val="22"/>
        </w:rPr>
        <w:t xml:space="preserve"> désignés par le contractant pour </w:t>
      </w:r>
      <w:r w:rsidR="006364AB" w:rsidRPr="00F73505">
        <w:rPr>
          <w:szCs w:val="22"/>
        </w:rPr>
        <w:t>assurer la mission</w:t>
      </w:r>
      <w:r w:rsidR="002E76A6" w:rsidRPr="00F73505">
        <w:rPr>
          <w:szCs w:val="22"/>
        </w:rPr>
        <w:t xml:space="preserve"> </w:t>
      </w:r>
      <w:r w:rsidRPr="00F73505">
        <w:rPr>
          <w:szCs w:val="22"/>
        </w:rPr>
        <w:t>s</w:t>
      </w:r>
      <w:r w:rsidR="002E76A6" w:rsidRPr="00F73505">
        <w:rPr>
          <w:szCs w:val="22"/>
        </w:rPr>
        <w:t>ont :</w:t>
      </w:r>
    </w:p>
    <w:p w14:paraId="296FEF7D" w14:textId="77777777" w:rsidR="00BF7B4F" w:rsidRPr="00F73505" w:rsidRDefault="00BF7B4F" w:rsidP="00BF7B4F">
      <w:pPr>
        <w:jc w:val="left"/>
        <w:rPr>
          <w:sz w:val="20"/>
        </w:rPr>
      </w:pPr>
      <w:bookmarkStart w:id="5" w:name="_Toc422323831"/>
    </w:p>
    <w:p w14:paraId="124CE37A" w14:textId="77777777" w:rsidR="00BF7B4F" w:rsidRPr="00F73505" w:rsidRDefault="00BF7B4F" w:rsidP="00BF7B4F">
      <w:pPr>
        <w:ind w:left="400"/>
        <w:jc w:val="left"/>
        <w:outlineLvl w:val="2"/>
        <w:rPr>
          <w:b/>
          <w:bCs/>
          <w:sz w:val="20"/>
        </w:rPr>
      </w:pPr>
      <w:bookmarkStart w:id="6" w:name="_Toc84326196"/>
      <w:bookmarkStart w:id="7" w:name="_Toc319931689"/>
      <w:r w:rsidRPr="00F73505">
        <w:rPr>
          <w:b/>
          <w:bCs/>
          <w:sz w:val="20"/>
        </w:rPr>
        <w:t xml:space="preserve">A - pour </w:t>
      </w:r>
      <w:smartTag w:uri="urn:schemas-microsoft-com:office:smarttags" w:element="PersonName">
        <w:smartTagPr>
          <w:attr w:name="ProductID" w:val="la coordination SPS"/>
        </w:smartTagPr>
        <w:r w:rsidRPr="00F73505">
          <w:rPr>
            <w:b/>
            <w:bCs/>
            <w:sz w:val="20"/>
          </w:rPr>
          <w:t>la coordination SPS</w:t>
        </w:r>
      </w:smartTag>
      <w:r w:rsidRPr="00F73505">
        <w:rPr>
          <w:b/>
          <w:bCs/>
          <w:sz w:val="20"/>
        </w:rPr>
        <w:t xml:space="preserve"> de</w:t>
      </w:r>
      <w:r w:rsidR="00EC095F">
        <w:rPr>
          <w:b/>
          <w:bCs/>
          <w:sz w:val="20"/>
        </w:rPr>
        <w:t>s</w:t>
      </w:r>
      <w:r w:rsidRPr="00F73505">
        <w:rPr>
          <w:b/>
          <w:bCs/>
          <w:sz w:val="20"/>
        </w:rPr>
        <w:t xml:space="preserve"> </w:t>
      </w:r>
      <w:bookmarkEnd w:id="6"/>
      <w:r w:rsidRPr="00F73505">
        <w:rPr>
          <w:b/>
          <w:bCs/>
          <w:sz w:val="20"/>
        </w:rPr>
        <w:t>partie</w:t>
      </w:r>
      <w:r w:rsidR="00EC095F">
        <w:rPr>
          <w:b/>
          <w:bCs/>
          <w:sz w:val="20"/>
        </w:rPr>
        <w:t>s</w:t>
      </w:r>
      <w:r w:rsidRPr="00F73505">
        <w:rPr>
          <w:b/>
          <w:bCs/>
          <w:sz w:val="20"/>
        </w:rPr>
        <w:t xml:space="preserve"> technique</w:t>
      </w:r>
      <w:r w:rsidR="00EC095F">
        <w:rPr>
          <w:b/>
          <w:bCs/>
          <w:sz w:val="20"/>
        </w:rPr>
        <w:t>s</w:t>
      </w:r>
      <w:r w:rsidRPr="00F73505">
        <w:rPr>
          <w:b/>
          <w:bCs/>
          <w:sz w:val="20"/>
        </w:rPr>
        <w:t xml:space="preserve"> « conception »</w:t>
      </w:r>
      <w:bookmarkEnd w:id="7"/>
    </w:p>
    <w:p w14:paraId="7194DBDC" w14:textId="77777777" w:rsidR="00BF7B4F" w:rsidRPr="00F73505" w:rsidRDefault="00BF7B4F" w:rsidP="00BF7B4F">
      <w:pPr>
        <w:ind w:left="360"/>
        <w:jc w:val="left"/>
        <w:rPr>
          <w:b/>
          <w:bCs/>
          <w:sz w:val="20"/>
        </w:rPr>
      </w:pPr>
    </w:p>
    <w:tbl>
      <w:tblPr>
        <w:tblW w:w="523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1"/>
        <w:gridCol w:w="2001"/>
        <w:gridCol w:w="1666"/>
        <w:gridCol w:w="2746"/>
        <w:gridCol w:w="2633"/>
      </w:tblGrid>
      <w:tr w:rsidR="00632942" w:rsidRPr="00F73505" w14:paraId="2CFF1116" w14:textId="77777777" w:rsidTr="00632942">
        <w:tc>
          <w:tcPr>
            <w:tcW w:w="764" w:type="pct"/>
          </w:tcPr>
          <w:p w14:paraId="06D8274E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Fonction</w:t>
            </w:r>
          </w:p>
        </w:tc>
        <w:tc>
          <w:tcPr>
            <w:tcW w:w="937" w:type="pct"/>
          </w:tcPr>
          <w:p w14:paraId="72FE89AF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 xml:space="preserve">Nom </w:t>
            </w:r>
          </w:p>
          <w:p w14:paraId="769D0D3C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08C35E3C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Prénom</w:t>
            </w:r>
          </w:p>
        </w:tc>
        <w:tc>
          <w:tcPr>
            <w:tcW w:w="1286" w:type="pct"/>
          </w:tcPr>
          <w:p w14:paraId="0665A75C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Adresse</w:t>
            </w:r>
          </w:p>
          <w:p w14:paraId="54CD245A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7F03BEC2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Téléphone</w:t>
            </w:r>
            <w:r>
              <w:rPr>
                <w:sz w:val="20"/>
              </w:rPr>
              <w:t>/Mail</w:t>
            </w:r>
          </w:p>
        </w:tc>
      </w:tr>
      <w:tr w:rsidR="00632942" w:rsidRPr="00F73505" w14:paraId="6F4733A3" w14:textId="77777777" w:rsidTr="00632942">
        <w:tc>
          <w:tcPr>
            <w:tcW w:w="764" w:type="pct"/>
          </w:tcPr>
          <w:p w14:paraId="1B272596" w14:textId="77777777" w:rsidR="00632942" w:rsidRPr="00F73505" w:rsidRDefault="00632942" w:rsidP="00BF7B4F">
            <w:pPr>
              <w:jc w:val="left"/>
              <w:rPr>
                <w:b/>
                <w:sz w:val="20"/>
              </w:rPr>
            </w:pPr>
            <w:r w:rsidRPr="00F73505">
              <w:rPr>
                <w:b/>
                <w:sz w:val="20"/>
              </w:rPr>
              <w:t>Titulaire</w:t>
            </w:r>
          </w:p>
        </w:tc>
        <w:tc>
          <w:tcPr>
            <w:tcW w:w="937" w:type="pct"/>
          </w:tcPr>
          <w:p w14:paraId="1231BE67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36FEB5B0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30D7AA69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7196D064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34FF1C98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86" w:type="pct"/>
          </w:tcPr>
          <w:p w14:paraId="6D072C0D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48A21919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</w:tr>
      <w:tr w:rsidR="00632942" w:rsidRPr="00F73505" w14:paraId="63290E9A" w14:textId="77777777" w:rsidTr="00632942">
        <w:tc>
          <w:tcPr>
            <w:tcW w:w="764" w:type="pct"/>
          </w:tcPr>
          <w:p w14:paraId="0C7BD92A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Suppléant    1</w:t>
            </w:r>
          </w:p>
          <w:p w14:paraId="6BD18F9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238601FE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0F3CABC7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937" w:type="pct"/>
          </w:tcPr>
          <w:p w14:paraId="5B08B5D1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16DEB4A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0AD9C6F4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4B1F511A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65F9C3DC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5023141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1F3B1409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86" w:type="pct"/>
          </w:tcPr>
          <w:p w14:paraId="562C75D1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664355AD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</w:tr>
      <w:tr w:rsidR="00632942" w:rsidRPr="00F73505" w14:paraId="2F56567A" w14:textId="77777777" w:rsidTr="00632942">
        <w:tc>
          <w:tcPr>
            <w:tcW w:w="764" w:type="pct"/>
          </w:tcPr>
          <w:p w14:paraId="0082D0A2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Suppléant 2</w:t>
            </w:r>
          </w:p>
          <w:p w14:paraId="1A965116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7DF4E37C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937" w:type="pct"/>
          </w:tcPr>
          <w:p w14:paraId="44FB30F8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1DA6542E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3041E394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722B00AE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42C6D796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86" w:type="pct"/>
          </w:tcPr>
          <w:p w14:paraId="6E1831B3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54E11D2A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</w:tr>
    </w:tbl>
    <w:p w14:paraId="31126E5D" w14:textId="77777777" w:rsidR="00BF7B4F" w:rsidRPr="00F73505" w:rsidRDefault="00BF7B4F" w:rsidP="00BF7B4F">
      <w:pPr>
        <w:jc w:val="left"/>
        <w:rPr>
          <w:sz w:val="20"/>
        </w:rPr>
      </w:pPr>
    </w:p>
    <w:p w14:paraId="5F1D6634" w14:textId="77777777" w:rsidR="00BF7B4F" w:rsidRPr="00F73505" w:rsidRDefault="00BF7B4F" w:rsidP="00BF7B4F">
      <w:pPr>
        <w:ind w:left="400"/>
        <w:jc w:val="left"/>
        <w:outlineLvl w:val="2"/>
        <w:rPr>
          <w:b/>
          <w:bCs/>
          <w:sz w:val="20"/>
        </w:rPr>
      </w:pPr>
      <w:bookmarkStart w:id="8" w:name="_Toc84326197"/>
      <w:bookmarkStart w:id="9" w:name="_Toc226522060"/>
      <w:bookmarkStart w:id="10" w:name="_Toc319931690"/>
      <w:r w:rsidRPr="00F73505">
        <w:rPr>
          <w:b/>
          <w:bCs/>
          <w:sz w:val="20"/>
        </w:rPr>
        <w:t xml:space="preserve">B - pour </w:t>
      </w:r>
      <w:smartTag w:uri="urn:schemas-microsoft-com:office:smarttags" w:element="PersonName">
        <w:smartTagPr>
          <w:attr w:name="ProductID" w:val="la coordination SPS"/>
        </w:smartTagPr>
        <w:r w:rsidRPr="00F73505">
          <w:rPr>
            <w:b/>
            <w:bCs/>
            <w:sz w:val="20"/>
          </w:rPr>
          <w:t>la coordination SPS</w:t>
        </w:r>
      </w:smartTag>
      <w:r w:rsidRPr="00F73505">
        <w:rPr>
          <w:b/>
          <w:bCs/>
          <w:sz w:val="20"/>
        </w:rPr>
        <w:t xml:space="preserve"> de la </w:t>
      </w:r>
      <w:bookmarkEnd w:id="8"/>
      <w:r w:rsidR="00FD3E19">
        <w:rPr>
          <w:b/>
          <w:bCs/>
          <w:sz w:val="20"/>
        </w:rPr>
        <w:t>parties techniques</w:t>
      </w:r>
      <w:r w:rsidRPr="00F73505">
        <w:rPr>
          <w:b/>
          <w:bCs/>
          <w:sz w:val="20"/>
        </w:rPr>
        <w:t xml:space="preserve"> « réalisation</w:t>
      </w:r>
      <w:bookmarkEnd w:id="9"/>
      <w:r w:rsidRPr="00F73505">
        <w:rPr>
          <w:b/>
          <w:bCs/>
          <w:sz w:val="20"/>
        </w:rPr>
        <w:t> »</w:t>
      </w:r>
      <w:bookmarkEnd w:id="10"/>
    </w:p>
    <w:p w14:paraId="2DE403A5" w14:textId="77777777" w:rsidR="00BF7B4F" w:rsidRPr="00F73505" w:rsidRDefault="00BF7B4F" w:rsidP="00BF7B4F">
      <w:pPr>
        <w:jc w:val="left"/>
        <w:rPr>
          <w:sz w:val="20"/>
        </w:rPr>
      </w:pPr>
    </w:p>
    <w:tbl>
      <w:tblPr>
        <w:tblW w:w="523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1"/>
        <w:gridCol w:w="2001"/>
        <w:gridCol w:w="1666"/>
        <w:gridCol w:w="2746"/>
        <w:gridCol w:w="2633"/>
      </w:tblGrid>
      <w:tr w:rsidR="00632942" w:rsidRPr="00F73505" w14:paraId="4B214AFC" w14:textId="77777777" w:rsidTr="00632942">
        <w:tc>
          <w:tcPr>
            <w:tcW w:w="764" w:type="pct"/>
          </w:tcPr>
          <w:p w14:paraId="72478738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Fonction</w:t>
            </w:r>
          </w:p>
        </w:tc>
        <w:tc>
          <w:tcPr>
            <w:tcW w:w="937" w:type="pct"/>
          </w:tcPr>
          <w:p w14:paraId="669EB763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 xml:space="preserve">Nom </w:t>
            </w:r>
          </w:p>
          <w:p w14:paraId="62431CDC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0BD3373D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Prénom</w:t>
            </w:r>
          </w:p>
        </w:tc>
        <w:tc>
          <w:tcPr>
            <w:tcW w:w="1286" w:type="pct"/>
          </w:tcPr>
          <w:p w14:paraId="399FCB09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Adresse</w:t>
            </w:r>
          </w:p>
          <w:p w14:paraId="49E398E2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6349A870" w14:textId="77777777" w:rsidR="00632942" w:rsidRPr="00F73505" w:rsidRDefault="00632942" w:rsidP="00632942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Téléphone</w:t>
            </w:r>
            <w:r>
              <w:rPr>
                <w:sz w:val="20"/>
              </w:rPr>
              <w:t>/Mail</w:t>
            </w:r>
          </w:p>
        </w:tc>
      </w:tr>
      <w:tr w:rsidR="00632942" w:rsidRPr="00F73505" w14:paraId="2078486E" w14:textId="77777777" w:rsidTr="00632942">
        <w:tc>
          <w:tcPr>
            <w:tcW w:w="764" w:type="pct"/>
          </w:tcPr>
          <w:p w14:paraId="212D0A08" w14:textId="77777777" w:rsidR="00632942" w:rsidRPr="00F73505" w:rsidRDefault="00632942" w:rsidP="00BF7B4F">
            <w:pPr>
              <w:jc w:val="left"/>
              <w:rPr>
                <w:b/>
                <w:sz w:val="20"/>
              </w:rPr>
            </w:pPr>
            <w:r w:rsidRPr="00F73505">
              <w:rPr>
                <w:b/>
                <w:sz w:val="20"/>
              </w:rPr>
              <w:t>Titulaire</w:t>
            </w:r>
          </w:p>
        </w:tc>
        <w:tc>
          <w:tcPr>
            <w:tcW w:w="937" w:type="pct"/>
          </w:tcPr>
          <w:p w14:paraId="16287F21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5BE93A62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384BA73E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34B3F2E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7D34F5C7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86" w:type="pct"/>
          </w:tcPr>
          <w:p w14:paraId="0B4020A7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1D7B270A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</w:tr>
      <w:tr w:rsidR="00632942" w:rsidRPr="00F73505" w14:paraId="6A47EF5C" w14:textId="77777777" w:rsidTr="00632942">
        <w:tc>
          <w:tcPr>
            <w:tcW w:w="764" w:type="pct"/>
          </w:tcPr>
          <w:p w14:paraId="13D747CF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Suppléant    1</w:t>
            </w:r>
          </w:p>
          <w:p w14:paraId="4F904CB7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06971CD3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2A1F701D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937" w:type="pct"/>
          </w:tcPr>
          <w:p w14:paraId="03EFCA41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5F96A722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5B95CD12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5220BBB2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13CB595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6D9C8D39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86" w:type="pct"/>
          </w:tcPr>
          <w:p w14:paraId="675E05EE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2FC17F8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</w:tr>
      <w:tr w:rsidR="00632942" w:rsidRPr="00F73505" w14:paraId="7BC10089" w14:textId="77777777" w:rsidTr="00632942">
        <w:trPr>
          <w:trHeight w:val="131"/>
        </w:trPr>
        <w:tc>
          <w:tcPr>
            <w:tcW w:w="764" w:type="pct"/>
          </w:tcPr>
          <w:p w14:paraId="4FE4EC47" w14:textId="77777777" w:rsidR="00632942" w:rsidRPr="00F73505" w:rsidRDefault="00632942" w:rsidP="00BF7B4F">
            <w:pPr>
              <w:jc w:val="left"/>
              <w:rPr>
                <w:sz w:val="20"/>
              </w:rPr>
            </w:pPr>
            <w:r w:rsidRPr="00F73505">
              <w:rPr>
                <w:sz w:val="20"/>
              </w:rPr>
              <w:t>Suppléant 2</w:t>
            </w:r>
          </w:p>
          <w:p w14:paraId="0A4F7224" w14:textId="77777777" w:rsidR="00632942" w:rsidRDefault="00632942" w:rsidP="00BF7B4F">
            <w:pPr>
              <w:jc w:val="left"/>
              <w:rPr>
                <w:sz w:val="20"/>
              </w:rPr>
            </w:pPr>
          </w:p>
          <w:p w14:paraId="5AE48A43" w14:textId="77777777" w:rsidR="004050A5" w:rsidRPr="00F73505" w:rsidRDefault="004050A5" w:rsidP="00BF7B4F">
            <w:pPr>
              <w:jc w:val="left"/>
              <w:rPr>
                <w:sz w:val="20"/>
              </w:rPr>
            </w:pPr>
          </w:p>
          <w:p w14:paraId="50F40DEB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937" w:type="pct"/>
          </w:tcPr>
          <w:p w14:paraId="77A52294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007DCDA8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  <w:p w14:paraId="450EA2D7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780" w:type="pct"/>
          </w:tcPr>
          <w:p w14:paraId="3DD355C9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86" w:type="pct"/>
          </w:tcPr>
          <w:p w14:paraId="1A81F0B1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  <w:tc>
          <w:tcPr>
            <w:tcW w:w="1233" w:type="pct"/>
          </w:tcPr>
          <w:p w14:paraId="717AAFBA" w14:textId="77777777" w:rsidR="00632942" w:rsidRPr="00F73505" w:rsidRDefault="00632942" w:rsidP="00BF7B4F">
            <w:pPr>
              <w:jc w:val="left"/>
              <w:rPr>
                <w:sz w:val="20"/>
              </w:rPr>
            </w:pPr>
          </w:p>
        </w:tc>
      </w:tr>
    </w:tbl>
    <w:p w14:paraId="68CA6771" w14:textId="77777777" w:rsidR="009104B1" w:rsidRPr="00F73505" w:rsidRDefault="009104B1" w:rsidP="00C61754">
      <w:pPr>
        <w:pStyle w:val="Titre1"/>
      </w:pPr>
      <w:r w:rsidRPr="00F73505">
        <w:t>PRIX</w:t>
      </w:r>
      <w:bookmarkEnd w:id="5"/>
    </w:p>
    <w:p w14:paraId="419ADFA6" w14:textId="77777777" w:rsidR="009104B1" w:rsidRPr="00F73505" w:rsidRDefault="009104B1" w:rsidP="00C61754">
      <w:pPr>
        <w:pStyle w:val="Titre2"/>
      </w:pPr>
      <w:bookmarkStart w:id="11" w:name="_Toc422323832"/>
      <w:r w:rsidRPr="00F73505">
        <w:t>Montant du marché</w:t>
      </w:r>
      <w:bookmarkEnd w:id="11"/>
    </w:p>
    <w:p w14:paraId="4D59FA51" w14:textId="77777777" w:rsidR="009104B1" w:rsidRPr="00F73505" w:rsidRDefault="009104B1" w:rsidP="002E76A6">
      <w:r w:rsidRPr="00F73505">
        <w:t>Le montant de la rémunération est exclusif de tout émolument ou remboursement de frais au titre de la présente mission.</w:t>
      </w:r>
    </w:p>
    <w:p w14:paraId="17747717" w14:textId="1091F9E7" w:rsidR="009104B1" w:rsidRPr="00F73505" w:rsidRDefault="009104B1" w:rsidP="002E76A6">
      <w:r w:rsidRPr="00F73505">
        <w:t xml:space="preserve">Les prestations du </w:t>
      </w:r>
      <w:r w:rsidR="00990E08" w:rsidRPr="00F73505">
        <w:t>coordonnateur SPS</w:t>
      </w:r>
      <w:r w:rsidRPr="00F73505">
        <w:t xml:space="preserve"> sont rémun</w:t>
      </w:r>
      <w:r w:rsidR="006364AB" w:rsidRPr="00F73505">
        <w:t>érées par application de prix forfaitaires et unitaires</w:t>
      </w:r>
      <w:r w:rsidRPr="00F73505">
        <w:t xml:space="preserve"> basé</w:t>
      </w:r>
      <w:r w:rsidR="006364AB" w:rsidRPr="00F73505">
        <w:t>s</w:t>
      </w:r>
      <w:r w:rsidR="005D76B6">
        <w:t xml:space="preserve"> sur les conditions économiques du mois zéro « M0 » défini</w:t>
      </w:r>
      <w:r w:rsidR="00333FBF">
        <w:t xml:space="preserve"> à l’article </w:t>
      </w:r>
      <w:r w:rsidR="00333FBF" w:rsidRPr="00333FBF">
        <w:rPr>
          <w:color w:val="FF0000"/>
        </w:rPr>
        <w:t>5.8</w:t>
      </w:r>
      <w:r w:rsidRPr="00333FBF">
        <w:rPr>
          <w:color w:val="FF0000"/>
        </w:rPr>
        <w:t xml:space="preserve">.2 </w:t>
      </w:r>
      <w:r w:rsidRPr="00F73505">
        <w:t>du C.C.P.</w:t>
      </w:r>
      <w:r w:rsidR="005D76B6">
        <w:t xml:space="preserve">, </w:t>
      </w:r>
      <w:r w:rsidR="005D76B6" w:rsidRPr="009E42B4">
        <w:rPr>
          <w:b/>
        </w:rPr>
        <w:t xml:space="preserve">soit </w:t>
      </w:r>
      <w:r w:rsidR="00C61754">
        <w:rPr>
          <w:b/>
        </w:rPr>
        <w:t>septembre 2026</w:t>
      </w:r>
      <w:r w:rsidR="009E42B4" w:rsidRPr="009E42B4">
        <w:rPr>
          <w:b/>
        </w:rPr>
        <w:t>.</w:t>
      </w:r>
    </w:p>
    <w:p w14:paraId="59A3494B" w14:textId="77777777" w:rsidR="002E76A6" w:rsidRPr="00F73505" w:rsidRDefault="009104B1">
      <w:pPr>
        <w:rPr>
          <w:szCs w:val="22"/>
        </w:rPr>
      </w:pPr>
      <w:r w:rsidRPr="00F73505">
        <w:rPr>
          <w:szCs w:val="22"/>
        </w:rPr>
        <w:t xml:space="preserve">La mission définie au C.C.P. est divisée en </w:t>
      </w:r>
      <w:r w:rsidR="00C61754">
        <w:rPr>
          <w:szCs w:val="22"/>
        </w:rPr>
        <w:t>trois (3</w:t>
      </w:r>
      <w:r w:rsidR="00FD3E19">
        <w:rPr>
          <w:szCs w:val="22"/>
        </w:rPr>
        <w:t>)</w:t>
      </w:r>
      <w:r w:rsidR="00311198" w:rsidRPr="00F73505">
        <w:rPr>
          <w:szCs w:val="22"/>
        </w:rPr>
        <w:t xml:space="preserve"> parties techniques</w:t>
      </w:r>
      <w:r w:rsidR="002E76A6" w:rsidRPr="00F73505">
        <w:rPr>
          <w:szCs w:val="22"/>
        </w:rPr>
        <w:t>.</w:t>
      </w:r>
    </w:p>
    <w:p w14:paraId="56EE48EE" w14:textId="77777777" w:rsidR="009104B1" w:rsidRPr="00F73505" w:rsidRDefault="009104B1">
      <w:pPr>
        <w:rPr>
          <w:szCs w:val="22"/>
        </w:rPr>
      </w:pPr>
    </w:p>
    <w:p w14:paraId="40FBF9CA" w14:textId="5A794A7F" w:rsidR="006364AB" w:rsidRPr="00F73505" w:rsidRDefault="006364AB" w:rsidP="002E76A6">
      <w:pPr>
        <w:rPr>
          <w:b/>
        </w:rPr>
      </w:pPr>
      <w:r w:rsidRPr="00F73505">
        <w:rPr>
          <w:b/>
        </w:rPr>
        <w:t>L’évaluation de l’ensemble des prestations, telle qu’e</w:t>
      </w:r>
      <w:r w:rsidR="00430D9C">
        <w:rPr>
          <w:b/>
        </w:rPr>
        <w:t xml:space="preserve">lle résulte de la décomposition du prix forfaitaire et du détail estimatif </w:t>
      </w:r>
      <w:r w:rsidRPr="00F73505">
        <w:rPr>
          <w:b/>
        </w:rPr>
        <w:t xml:space="preserve"> est de :</w:t>
      </w:r>
    </w:p>
    <w:p w14:paraId="2B1D0DDC" w14:textId="21455754" w:rsidR="009104B1" w:rsidRPr="00F73505" w:rsidRDefault="009104B1">
      <w:pPr>
        <w:rPr>
          <w:szCs w:val="22"/>
        </w:rPr>
      </w:pPr>
      <w:r w:rsidRPr="00F73505">
        <w:rPr>
          <w:szCs w:val="22"/>
        </w:rPr>
        <w:t>(Reporter ici l</w:t>
      </w:r>
      <w:r w:rsidR="00430D9C">
        <w:rPr>
          <w:szCs w:val="22"/>
        </w:rPr>
        <w:t>es montants de la DPF et du DE</w:t>
      </w:r>
      <w:r w:rsidR="00AD4726" w:rsidRPr="00F73505">
        <w:rPr>
          <w:szCs w:val="22"/>
        </w:rPr>
        <w:t xml:space="preserve"> </w:t>
      </w:r>
      <w:r w:rsidRPr="00F73505">
        <w:rPr>
          <w:szCs w:val="22"/>
        </w:rPr>
        <w:t>marqués *: total HT, TVA et total TTC)</w:t>
      </w:r>
    </w:p>
    <w:p w14:paraId="2908EB2C" w14:textId="77777777" w:rsidR="009104B1" w:rsidRPr="00F73505" w:rsidRDefault="009104B1">
      <w:pPr>
        <w:rPr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7"/>
        <w:gridCol w:w="5087"/>
      </w:tblGrid>
      <w:tr w:rsidR="00F804BE" w:rsidRPr="00F73505" w14:paraId="66C90B3F" w14:textId="77777777" w:rsidTr="00AD4726">
        <w:trPr>
          <w:trHeight w:val="514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B2A96F" w14:textId="77777777" w:rsidR="00F804BE" w:rsidRPr="00F73505" w:rsidRDefault="00267D80" w:rsidP="00267D80">
            <w:pPr>
              <w:jc w:val="center"/>
            </w:pPr>
            <w:r w:rsidRPr="00F73505">
              <w:rPr>
                <w:b/>
                <w:noProof/>
              </w:rPr>
              <w:t xml:space="preserve">PRIX FORFAITAIRES </w:t>
            </w:r>
            <w:r w:rsidR="00BD57D2" w:rsidRPr="00F73505">
              <w:rPr>
                <w:b/>
                <w:noProof/>
              </w:rPr>
              <w:t>€ HT (en chiffres)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1FD38A" w14:textId="77777777" w:rsidR="00F804BE" w:rsidRPr="00F73505" w:rsidRDefault="00F804BE" w:rsidP="00AD4726">
            <w:pPr>
              <w:jc w:val="right"/>
            </w:pPr>
          </w:p>
        </w:tc>
      </w:tr>
      <w:tr w:rsidR="00F804BE" w:rsidRPr="00F73505" w14:paraId="4831655D" w14:textId="77777777" w:rsidTr="00AD4726">
        <w:trPr>
          <w:trHeight w:val="514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A9F4D1" w14:textId="77777777" w:rsidR="00F804BE" w:rsidRPr="00F73505" w:rsidRDefault="00267D80" w:rsidP="00267D80">
            <w:pPr>
              <w:jc w:val="center"/>
              <w:rPr>
                <w:b/>
                <w:noProof/>
              </w:rPr>
            </w:pPr>
            <w:r w:rsidRPr="00F73505">
              <w:rPr>
                <w:b/>
                <w:noProof/>
              </w:rPr>
              <w:t xml:space="preserve">PRIX UNITAIRES </w:t>
            </w:r>
            <w:r w:rsidR="00BD57D2" w:rsidRPr="00F73505">
              <w:rPr>
                <w:b/>
                <w:noProof/>
              </w:rPr>
              <w:t>€ H</w:t>
            </w:r>
            <w:r w:rsidRPr="00F73505">
              <w:rPr>
                <w:b/>
                <w:noProof/>
              </w:rPr>
              <w:t>T</w:t>
            </w:r>
            <w:r w:rsidR="00BD57D2" w:rsidRPr="00F73505">
              <w:rPr>
                <w:b/>
                <w:noProof/>
              </w:rPr>
              <w:t xml:space="preserve"> (en chiffres)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E2DD96" w14:textId="77777777" w:rsidR="00F804BE" w:rsidRPr="00F73505" w:rsidRDefault="00F804BE" w:rsidP="00AD4726">
            <w:pPr>
              <w:jc w:val="right"/>
            </w:pPr>
          </w:p>
        </w:tc>
      </w:tr>
      <w:tr w:rsidR="009104B1" w:rsidRPr="00F73505" w14:paraId="7E5423CC" w14:textId="77777777" w:rsidTr="00AD4726">
        <w:trPr>
          <w:trHeight w:val="514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800382" w14:textId="77777777" w:rsidR="009104B1" w:rsidRPr="00F73505" w:rsidRDefault="00267D80" w:rsidP="00267D80">
            <w:pPr>
              <w:jc w:val="center"/>
              <w:rPr>
                <w:b/>
              </w:rPr>
            </w:pPr>
            <w:r w:rsidRPr="00F73505">
              <w:rPr>
                <w:b/>
                <w:noProof/>
              </w:rPr>
              <w:t xml:space="preserve">MONTANT  TOTAL € HT </w:t>
            </w:r>
            <w:r w:rsidR="00BD57D2" w:rsidRPr="00F73505">
              <w:rPr>
                <w:b/>
                <w:noProof/>
              </w:rPr>
              <w:t>(en chiffres)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57532" w14:textId="77777777" w:rsidR="009104B1" w:rsidRPr="00F73505" w:rsidRDefault="009104B1" w:rsidP="00AD4726">
            <w:pPr>
              <w:jc w:val="right"/>
            </w:pPr>
          </w:p>
        </w:tc>
      </w:tr>
      <w:tr w:rsidR="009104B1" w:rsidRPr="00F73505" w14:paraId="4F50D468" w14:textId="77777777" w:rsidTr="00AD4726">
        <w:trPr>
          <w:trHeight w:val="395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8845C" w14:textId="77777777" w:rsidR="009104B1" w:rsidRPr="00F73505" w:rsidRDefault="00BD57D2" w:rsidP="00267D80">
            <w:pPr>
              <w:ind w:right="72"/>
              <w:jc w:val="center"/>
              <w:rPr>
                <w:sz w:val="20"/>
              </w:rPr>
            </w:pPr>
            <w:r w:rsidRPr="00F73505">
              <w:rPr>
                <w:b/>
                <w:noProof/>
              </w:rPr>
              <w:t>TVA 20 %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F023C8" w14:textId="77777777" w:rsidR="009104B1" w:rsidRPr="00F73505" w:rsidRDefault="009104B1" w:rsidP="00AD4726">
            <w:pPr>
              <w:jc w:val="right"/>
              <w:rPr>
                <w:b/>
                <w:bCs/>
              </w:rPr>
            </w:pPr>
          </w:p>
        </w:tc>
      </w:tr>
      <w:tr w:rsidR="009104B1" w:rsidRPr="00F73505" w14:paraId="13AB2272" w14:textId="77777777" w:rsidTr="00AD4726">
        <w:trPr>
          <w:trHeight w:val="395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1DAB2" w14:textId="77777777" w:rsidR="009104B1" w:rsidRPr="00F73505" w:rsidRDefault="009104B1" w:rsidP="00267D80">
            <w:pPr>
              <w:ind w:right="72"/>
              <w:jc w:val="center"/>
              <w:rPr>
                <w:b/>
                <w:bCs/>
                <w:sz w:val="20"/>
              </w:rPr>
            </w:pPr>
            <w:r w:rsidRPr="00F73505">
              <w:rPr>
                <w:b/>
                <w:bCs/>
              </w:rPr>
              <w:t xml:space="preserve">MONTANT TOTAL </w:t>
            </w:r>
            <w:r w:rsidR="00BD57D2" w:rsidRPr="00F73505">
              <w:rPr>
                <w:b/>
                <w:bCs/>
              </w:rPr>
              <w:t xml:space="preserve">€ </w:t>
            </w:r>
            <w:r w:rsidRPr="00F73505">
              <w:rPr>
                <w:b/>
                <w:bCs/>
              </w:rPr>
              <w:t>TTC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B5498" w14:textId="77777777" w:rsidR="009104B1" w:rsidRPr="00F73505" w:rsidRDefault="009104B1" w:rsidP="00AD4726">
            <w:pPr>
              <w:jc w:val="right"/>
              <w:rPr>
                <w:b/>
                <w:bCs/>
              </w:rPr>
            </w:pPr>
          </w:p>
        </w:tc>
      </w:tr>
    </w:tbl>
    <w:p w14:paraId="2916C19D" w14:textId="77777777" w:rsidR="009104B1" w:rsidRPr="00F73505" w:rsidRDefault="009104B1">
      <w:pPr>
        <w:ind w:left="1134" w:hanging="1134"/>
        <w:rPr>
          <w:szCs w:val="22"/>
        </w:rPr>
      </w:pPr>
    </w:p>
    <w:p w14:paraId="3920214B" w14:textId="77777777" w:rsidR="009104B1" w:rsidRPr="00F73505" w:rsidRDefault="009104B1">
      <w:pPr>
        <w:rPr>
          <w:szCs w:val="22"/>
        </w:rPr>
      </w:pPr>
      <w:r w:rsidRPr="00F73505">
        <w:rPr>
          <w:szCs w:val="22"/>
        </w:rPr>
        <w:t>Le montant total du marché, tou</w:t>
      </w:r>
      <w:r w:rsidR="00AD4726" w:rsidRPr="00F73505">
        <w:rPr>
          <w:szCs w:val="22"/>
        </w:rPr>
        <w:t>tes taxes comprises, s'élève à :</w:t>
      </w:r>
    </w:p>
    <w:p w14:paraId="74869460" w14:textId="77777777" w:rsidR="009104B1" w:rsidRPr="00F73505" w:rsidRDefault="009104B1">
      <w:pPr>
        <w:ind w:left="1134" w:hanging="1134"/>
        <w:rPr>
          <w:szCs w:val="22"/>
        </w:rPr>
      </w:pPr>
    </w:p>
    <w:p w14:paraId="21B9A919" w14:textId="77777777" w:rsidR="009104B1" w:rsidRPr="00F73505" w:rsidRDefault="009104B1" w:rsidP="00D2024E">
      <w:pPr>
        <w:tabs>
          <w:tab w:val="right" w:leader="dot" w:pos="10206"/>
        </w:tabs>
        <w:spacing w:after="120"/>
        <w:ind w:left="1134" w:hanging="1134"/>
        <w:rPr>
          <w:szCs w:val="22"/>
        </w:rPr>
      </w:pPr>
      <w:r w:rsidRPr="00F73505">
        <w:rPr>
          <w:szCs w:val="22"/>
        </w:rPr>
        <w:t>(en lettres)</w:t>
      </w:r>
      <w:r w:rsidR="00D2024E" w:rsidRPr="00F73505">
        <w:rPr>
          <w:szCs w:val="22"/>
        </w:rPr>
        <w:tab/>
      </w:r>
      <w:r w:rsidR="00D2024E" w:rsidRPr="00F73505">
        <w:rPr>
          <w:szCs w:val="22"/>
        </w:rPr>
        <w:tab/>
      </w:r>
    </w:p>
    <w:p w14:paraId="187F57B8" w14:textId="77777777" w:rsidR="009104B1" w:rsidRPr="00F73505" w:rsidRDefault="00D2024E" w:rsidP="00D2024E">
      <w:pPr>
        <w:tabs>
          <w:tab w:val="right" w:leader="dot" w:pos="10206"/>
        </w:tabs>
        <w:spacing w:after="120"/>
        <w:ind w:left="1134" w:hanging="1134"/>
        <w:rPr>
          <w:szCs w:val="22"/>
        </w:rPr>
      </w:pPr>
      <w:r w:rsidRPr="00F73505">
        <w:rPr>
          <w:szCs w:val="22"/>
        </w:rPr>
        <w:tab/>
      </w:r>
      <w:r w:rsidRPr="00F73505">
        <w:rPr>
          <w:szCs w:val="22"/>
        </w:rPr>
        <w:tab/>
      </w:r>
    </w:p>
    <w:p w14:paraId="002C69C4" w14:textId="77777777" w:rsidR="009104B1" w:rsidRPr="00F73505" w:rsidRDefault="00AD4726" w:rsidP="00C61754">
      <w:pPr>
        <w:pStyle w:val="Titre3"/>
        <w:numPr>
          <w:ilvl w:val="2"/>
          <w:numId w:val="36"/>
        </w:numPr>
      </w:pPr>
      <w:r w:rsidRPr="00F73505">
        <w:t xml:space="preserve"> -</w:t>
      </w:r>
      <w:r w:rsidR="009104B1" w:rsidRPr="00F73505">
        <w:t xml:space="preserve"> Variation des prix</w:t>
      </w:r>
    </w:p>
    <w:p w14:paraId="6764177E" w14:textId="3B669B08" w:rsidR="009104B1" w:rsidRPr="00F73505" w:rsidRDefault="009104B1">
      <w:pPr>
        <w:rPr>
          <w:szCs w:val="22"/>
        </w:rPr>
      </w:pPr>
      <w:r w:rsidRPr="00F73505">
        <w:rPr>
          <w:szCs w:val="22"/>
        </w:rPr>
        <w:t xml:space="preserve">Les modalités de variation des </w:t>
      </w:r>
      <w:r w:rsidR="00333FBF">
        <w:rPr>
          <w:szCs w:val="22"/>
        </w:rPr>
        <w:t xml:space="preserve">prix sont fixées à l'article </w:t>
      </w:r>
      <w:r w:rsidR="00333FBF" w:rsidRPr="00333FBF">
        <w:rPr>
          <w:color w:val="FF0000"/>
          <w:szCs w:val="22"/>
        </w:rPr>
        <w:t>5.8</w:t>
      </w:r>
      <w:r w:rsidRPr="00333FBF">
        <w:rPr>
          <w:color w:val="FF0000"/>
          <w:szCs w:val="22"/>
        </w:rPr>
        <w:t xml:space="preserve"> </w:t>
      </w:r>
      <w:r w:rsidRPr="00F73505">
        <w:rPr>
          <w:szCs w:val="22"/>
        </w:rPr>
        <w:t>du C.C.P.</w:t>
      </w:r>
    </w:p>
    <w:p w14:paraId="6D930397" w14:textId="77777777" w:rsidR="009104B1" w:rsidRPr="00F73505" w:rsidRDefault="00AD4726" w:rsidP="00C61754">
      <w:pPr>
        <w:pStyle w:val="Titre1"/>
      </w:pPr>
      <w:bookmarkStart w:id="12" w:name="_Toc40667084"/>
      <w:bookmarkStart w:id="13" w:name="_Toc422323833"/>
      <w:r w:rsidRPr="00F73505">
        <w:t xml:space="preserve"> -</w:t>
      </w:r>
      <w:r w:rsidR="009104B1" w:rsidRPr="00F73505">
        <w:t xml:space="preserve"> Créance présentée en nantissement ou cession</w:t>
      </w:r>
      <w:bookmarkEnd w:id="12"/>
      <w:bookmarkEnd w:id="13"/>
    </w:p>
    <w:p w14:paraId="1F172902" w14:textId="77777777" w:rsidR="00271516" w:rsidRPr="00F73505" w:rsidRDefault="00271516" w:rsidP="00311198">
      <w:pPr>
        <w:rPr>
          <w:szCs w:val="22"/>
        </w:rPr>
      </w:pPr>
      <w:r w:rsidRPr="00F73505">
        <w:rPr>
          <w:bCs/>
          <w:szCs w:val="22"/>
        </w:rPr>
        <w:t xml:space="preserve">Le montant de cette créance </w:t>
      </w:r>
      <w:r w:rsidRPr="00F73505">
        <w:rPr>
          <w:szCs w:val="22"/>
        </w:rPr>
        <w:t>sera défini lors de la remise de l’exemplaire unique au titulaire du marché, sur demande.</w:t>
      </w:r>
    </w:p>
    <w:p w14:paraId="04C660C7" w14:textId="77777777" w:rsidR="009104B1" w:rsidRPr="00F73505" w:rsidRDefault="00AD4726" w:rsidP="00C61754">
      <w:pPr>
        <w:pStyle w:val="Titre1"/>
      </w:pPr>
      <w:bookmarkStart w:id="14" w:name="_Toc422323834"/>
      <w:r w:rsidRPr="00F73505">
        <w:t xml:space="preserve"> -</w:t>
      </w:r>
      <w:r w:rsidR="009104B1" w:rsidRPr="00F73505">
        <w:t xml:space="preserve"> Vacations supplémentaires en partie t</w:t>
      </w:r>
      <w:r w:rsidR="002647C1">
        <w:t xml:space="preserve">echnique </w:t>
      </w:r>
      <w:r w:rsidR="009104B1" w:rsidRPr="00F73505">
        <w:t>« réalisation</w:t>
      </w:r>
      <w:r w:rsidR="00FD3E19">
        <w:t xml:space="preserve"> </w:t>
      </w:r>
      <w:r w:rsidR="009104B1" w:rsidRPr="00F73505">
        <w:t>»</w:t>
      </w:r>
      <w:bookmarkEnd w:id="14"/>
    </w:p>
    <w:p w14:paraId="24ECE0FD" w14:textId="77777777" w:rsidR="00BF7B4F" w:rsidRDefault="009104B1">
      <w:pPr>
        <w:rPr>
          <w:szCs w:val="22"/>
        </w:rPr>
      </w:pPr>
      <w:r w:rsidRPr="00F73505">
        <w:rPr>
          <w:szCs w:val="22"/>
        </w:rPr>
        <w:t xml:space="preserve">Toute intervention du </w:t>
      </w:r>
      <w:r w:rsidR="00990E08" w:rsidRPr="00F73505">
        <w:rPr>
          <w:szCs w:val="22"/>
        </w:rPr>
        <w:t>coordonnateur SPS</w:t>
      </w:r>
      <w:r w:rsidRPr="00F73505">
        <w:rPr>
          <w:szCs w:val="22"/>
        </w:rPr>
        <w:t xml:space="preserve"> rendue nécessaire par une prolongation du délai d’exécution du </w:t>
      </w:r>
      <w:r w:rsidR="00311198" w:rsidRPr="00F73505">
        <w:rPr>
          <w:szCs w:val="22"/>
        </w:rPr>
        <w:t xml:space="preserve">(ou des) </w:t>
      </w:r>
      <w:r w:rsidRPr="00F73505">
        <w:rPr>
          <w:szCs w:val="22"/>
        </w:rPr>
        <w:t>marché</w:t>
      </w:r>
      <w:r w:rsidR="00311198" w:rsidRPr="00F73505">
        <w:rPr>
          <w:szCs w:val="22"/>
        </w:rPr>
        <w:t>(s)</w:t>
      </w:r>
      <w:r w:rsidRPr="00F73505">
        <w:rPr>
          <w:szCs w:val="22"/>
        </w:rPr>
        <w:t xml:space="preserve"> de travaux, par une réception avec réserves du </w:t>
      </w:r>
      <w:r w:rsidR="00311198" w:rsidRPr="00F73505">
        <w:rPr>
          <w:szCs w:val="22"/>
        </w:rPr>
        <w:t xml:space="preserve">(ou des) marché(s) </w:t>
      </w:r>
      <w:r w:rsidRPr="00F73505">
        <w:rPr>
          <w:szCs w:val="22"/>
        </w:rPr>
        <w:t xml:space="preserve">de travaux, ou par la période de garantie de parfait achèvement des ouvrages, le nombre et la durée des vacations supplémentaires seront déterminés conjointement par le </w:t>
      </w:r>
      <w:r w:rsidR="00990E08" w:rsidRPr="00F73505">
        <w:rPr>
          <w:szCs w:val="22"/>
        </w:rPr>
        <w:t xml:space="preserve">coordonnateur SPS </w:t>
      </w:r>
      <w:r w:rsidRPr="00F73505">
        <w:rPr>
          <w:szCs w:val="22"/>
        </w:rPr>
        <w:t>et le maître d’ouvrage dans les conditions définies au CCP. Le prix de la vacation ou de l’intervention supplémentaire sera celui retenu dans le bordereau de prix unitaires.</w:t>
      </w:r>
    </w:p>
    <w:p w14:paraId="76D92F17" w14:textId="77777777" w:rsidR="009104B1" w:rsidRPr="00F73505" w:rsidRDefault="009104B1" w:rsidP="00C61754">
      <w:pPr>
        <w:pStyle w:val="Titre1"/>
      </w:pPr>
      <w:bookmarkStart w:id="15" w:name="_Toc422323835"/>
      <w:r w:rsidRPr="00F73505">
        <w:t>DELAIS</w:t>
      </w:r>
      <w:bookmarkEnd w:id="15"/>
    </w:p>
    <w:p w14:paraId="5C71F136" w14:textId="00643DFF" w:rsidR="003D0754" w:rsidRDefault="00B57DBC" w:rsidP="00333FBF">
      <w:pPr>
        <w:spacing w:after="120"/>
      </w:pPr>
      <w:bookmarkStart w:id="16" w:name="_Hlk35610794"/>
      <w:r w:rsidRPr="00F73505">
        <w:t xml:space="preserve">Pour chaque partie technique, et sous-partie technique, le point de départ du délai d’exécution court à compter de la date fixée par l’ordre de service du pôle conduite d’opérations de </w:t>
      </w:r>
      <w:r w:rsidR="00224E04">
        <w:t xml:space="preserve">Besançon </w:t>
      </w:r>
      <w:r w:rsidRPr="00F73505">
        <w:t>qui prescrira de commencer cette partie.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1"/>
        <w:gridCol w:w="3401"/>
        <w:gridCol w:w="3402"/>
      </w:tblGrid>
      <w:tr w:rsidR="004E4937" w14:paraId="72BE1B25" w14:textId="77777777" w:rsidTr="25D4EF2F">
        <w:tc>
          <w:tcPr>
            <w:tcW w:w="3401" w:type="dxa"/>
            <w:shd w:val="clear" w:color="auto" w:fill="auto"/>
          </w:tcPr>
          <w:p w14:paraId="2EF374E8" w14:textId="77777777" w:rsidR="004E4937" w:rsidRDefault="004E4937" w:rsidP="00403883">
            <w:pPr>
              <w:spacing w:after="60"/>
              <w:jc w:val="center"/>
            </w:pPr>
            <w:r>
              <w:t>Partie technique</w:t>
            </w:r>
          </w:p>
        </w:tc>
        <w:tc>
          <w:tcPr>
            <w:tcW w:w="3401" w:type="dxa"/>
            <w:shd w:val="clear" w:color="auto" w:fill="auto"/>
          </w:tcPr>
          <w:p w14:paraId="720DA515" w14:textId="77777777" w:rsidR="004E4937" w:rsidRDefault="004E4937" w:rsidP="00403883">
            <w:pPr>
              <w:spacing w:after="60"/>
              <w:jc w:val="center"/>
            </w:pPr>
            <w:r>
              <w:t>Périmètre technique concerné</w:t>
            </w:r>
          </w:p>
        </w:tc>
        <w:tc>
          <w:tcPr>
            <w:tcW w:w="3402" w:type="dxa"/>
            <w:shd w:val="clear" w:color="auto" w:fill="auto"/>
          </w:tcPr>
          <w:p w14:paraId="1A4031F7" w14:textId="77777777" w:rsidR="004E4937" w:rsidRDefault="004E4937" w:rsidP="00403883">
            <w:pPr>
              <w:spacing w:after="60"/>
              <w:jc w:val="center"/>
            </w:pPr>
            <w:r>
              <w:t>Délais</w:t>
            </w:r>
          </w:p>
        </w:tc>
      </w:tr>
      <w:tr w:rsidR="004E4937" w14:paraId="4DF0536A" w14:textId="77777777" w:rsidTr="25D4EF2F">
        <w:tc>
          <w:tcPr>
            <w:tcW w:w="3401" w:type="dxa"/>
            <w:shd w:val="clear" w:color="auto" w:fill="auto"/>
          </w:tcPr>
          <w:p w14:paraId="649841BE" w14:textId="77777777" w:rsidR="004E4937" w:rsidRDefault="004E4937" w:rsidP="00403883">
            <w:pPr>
              <w:spacing w:after="60"/>
              <w:jc w:val="center"/>
            </w:pPr>
            <w:r>
              <w:t>1</w:t>
            </w:r>
          </w:p>
        </w:tc>
        <w:tc>
          <w:tcPr>
            <w:tcW w:w="3401" w:type="dxa"/>
            <w:shd w:val="clear" w:color="auto" w:fill="auto"/>
          </w:tcPr>
          <w:p w14:paraId="73AC19EF" w14:textId="77777777" w:rsidR="004E4937" w:rsidRDefault="004E4937" w:rsidP="00403883">
            <w:pPr>
              <w:spacing w:after="60"/>
              <w:jc w:val="center"/>
            </w:pPr>
            <w:r>
              <w:t>CONCEPTION – PHASES APS, APD et PRO</w:t>
            </w:r>
          </w:p>
        </w:tc>
        <w:tc>
          <w:tcPr>
            <w:tcW w:w="3402" w:type="dxa"/>
            <w:shd w:val="clear" w:color="auto" w:fill="auto"/>
          </w:tcPr>
          <w:p w14:paraId="7ECF224B" w14:textId="77777777" w:rsidR="004E4937" w:rsidRDefault="004E4937" w:rsidP="00403883">
            <w:pPr>
              <w:spacing w:after="60"/>
              <w:jc w:val="center"/>
            </w:pPr>
            <w:r>
              <w:t>24 mois</w:t>
            </w:r>
          </w:p>
        </w:tc>
      </w:tr>
      <w:tr w:rsidR="004E4937" w14:paraId="1C8825EE" w14:textId="77777777" w:rsidTr="25D4EF2F">
        <w:tc>
          <w:tcPr>
            <w:tcW w:w="3401" w:type="dxa"/>
            <w:shd w:val="clear" w:color="auto" w:fill="auto"/>
          </w:tcPr>
          <w:p w14:paraId="18F999B5" w14:textId="77777777" w:rsidR="004E4937" w:rsidRDefault="004E4937" w:rsidP="00403883">
            <w:pPr>
              <w:spacing w:after="60"/>
              <w:jc w:val="center"/>
            </w:pPr>
            <w:r>
              <w:t>2</w:t>
            </w:r>
          </w:p>
        </w:tc>
        <w:tc>
          <w:tcPr>
            <w:tcW w:w="3401" w:type="dxa"/>
            <w:shd w:val="clear" w:color="auto" w:fill="auto"/>
          </w:tcPr>
          <w:p w14:paraId="6ECEDDF2" w14:textId="77777777" w:rsidR="004E4937" w:rsidRDefault="004E4937" w:rsidP="00403883">
            <w:pPr>
              <w:spacing w:after="60"/>
              <w:jc w:val="center"/>
            </w:pPr>
            <w:r>
              <w:t xml:space="preserve">Dépollution et Déconstruction des </w:t>
            </w:r>
            <w:r w:rsidR="00403883">
              <w:t>bâtiments</w:t>
            </w:r>
            <w:r>
              <w:t xml:space="preserve"> ou portion de </w:t>
            </w:r>
            <w:r w:rsidR="00403883">
              <w:t>bâtiment</w:t>
            </w:r>
          </w:p>
        </w:tc>
        <w:tc>
          <w:tcPr>
            <w:tcW w:w="3402" w:type="dxa"/>
            <w:shd w:val="clear" w:color="auto" w:fill="auto"/>
          </w:tcPr>
          <w:p w14:paraId="4CF0F9E7" w14:textId="77777777" w:rsidR="004E4937" w:rsidRDefault="004E4937" w:rsidP="00403883">
            <w:pPr>
              <w:spacing w:after="60"/>
              <w:jc w:val="center"/>
            </w:pPr>
            <w:r>
              <w:t>4 mois</w:t>
            </w:r>
          </w:p>
        </w:tc>
      </w:tr>
      <w:tr w:rsidR="004E4937" w14:paraId="60040F67" w14:textId="77777777" w:rsidTr="25D4EF2F">
        <w:tc>
          <w:tcPr>
            <w:tcW w:w="3401" w:type="dxa"/>
            <w:shd w:val="clear" w:color="auto" w:fill="auto"/>
          </w:tcPr>
          <w:p w14:paraId="5FCD5EC4" w14:textId="77777777" w:rsidR="004E4937" w:rsidRDefault="004E4937" w:rsidP="00403883">
            <w:pPr>
              <w:spacing w:after="60"/>
              <w:jc w:val="center"/>
            </w:pPr>
            <w:r>
              <w:t>3</w:t>
            </w:r>
          </w:p>
        </w:tc>
        <w:tc>
          <w:tcPr>
            <w:tcW w:w="3401" w:type="dxa"/>
            <w:shd w:val="clear" w:color="auto" w:fill="auto"/>
          </w:tcPr>
          <w:p w14:paraId="1E241F02" w14:textId="6A1DB288" w:rsidR="004E4937" w:rsidRDefault="25D4EF2F" w:rsidP="00403883">
            <w:pPr>
              <w:spacing w:after="60"/>
              <w:jc w:val="center"/>
            </w:pPr>
            <w:r>
              <w:t>Réalisation des travaux</w:t>
            </w:r>
          </w:p>
        </w:tc>
        <w:tc>
          <w:tcPr>
            <w:tcW w:w="3402" w:type="dxa"/>
            <w:shd w:val="clear" w:color="auto" w:fill="auto"/>
          </w:tcPr>
          <w:p w14:paraId="2E547C83" w14:textId="5B3CD74A" w:rsidR="004E4937" w:rsidRDefault="7F722E3D" w:rsidP="00403883">
            <w:pPr>
              <w:spacing w:after="60"/>
              <w:jc w:val="center"/>
            </w:pPr>
            <w:r>
              <w:t>32 mois</w:t>
            </w:r>
          </w:p>
        </w:tc>
      </w:tr>
    </w:tbl>
    <w:p w14:paraId="62199465" w14:textId="77777777" w:rsidR="000B367B" w:rsidRDefault="000B367B" w:rsidP="00445131">
      <w:pPr>
        <w:spacing w:after="60"/>
      </w:pPr>
      <w:bookmarkStart w:id="17" w:name="_GoBack"/>
      <w:bookmarkEnd w:id="17"/>
    </w:p>
    <w:p w14:paraId="0DA123B1" w14:textId="77777777" w:rsidR="000B367B" w:rsidRDefault="000B367B" w:rsidP="000B367B">
      <w:pPr>
        <w:pStyle w:val="Sous-titre"/>
      </w:pPr>
    </w:p>
    <w:p w14:paraId="4468CAAB" w14:textId="77777777" w:rsidR="009104B1" w:rsidRPr="00F73505" w:rsidRDefault="009104B1" w:rsidP="00C61754">
      <w:pPr>
        <w:pStyle w:val="Titre1"/>
      </w:pPr>
      <w:bookmarkStart w:id="18" w:name="_Toc422323841"/>
      <w:r w:rsidRPr="00F73505">
        <w:t>PAIEMENT</w:t>
      </w:r>
      <w:bookmarkEnd w:id="18"/>
    </w:p>
    <w:p w14:paraId="0295F826" w14:textId="77777777" w:rsidR="009104B1" w:rsidRPr="00F73505" w:rsidRDefault="009104B1">
      <w:pPr>
        <w:pStyle w:val="Corpsdetexte"/>
        <w:rPr>
          <w:rFonts w:ascii="Times New Roman" w:hAnsi="Times New Roman"/>
          <w:color w:val="auto"/>
          <w:szCs w:val="22"/>
        </w:rPr>
      </w:pPr>
      <w:r w:rsidRPr="00F73505">
        <w:rPr>
          <w:rFonts w:ascii="Times New Roman" w:hAnsi="Times New Roman"/>
          <w:color w:val="auto"/>
          <w:szCs w:val="22"/>
        </w:rPr>
        <w:t xml:space="preserve">Les modalités du règlement des comptes du marché sont spécifiées à l'article </w:t>
      </w:r>
      <w:r w:rsidRPr="00333FBF">
        <w:rPr>
          <w:rFonts w:ascii="Times New Roman" w:hAnsi="Times New Roman"/>
          <w:szCs w:val="22"/>
        </w:rPr>
        <w:t xml:space="preserve">5.2 </w:t>
      </w:r>
      <w:r w:rsidRPr="00F73505">
        <w:rPr>
          <w:rFonts w:ascii="Times New Roman" w:hAnsi="Times New Roman"/>
          <w:color w:val="auto"/>
          <w:szCs w:val="22"/>
        </w:rPr>
        <w:t>du Cahier des Clauses Particulières (CCP).</w:t>
      </w:r>
    </w:p>
    <w:p w14:paraId="4C4CEA3D" w14:textId="77777777" w:rsidR="00BF7B4F" w:rsidRPr="00F73505" w:rsidRDefault="00BF7B4F">
      <w:pPr>
        <w:pStyle w:val="Corpsdetexte31"/>
        <w:rPr>
          <w:rFonts w:ascii="Times New Roman" w:hAnsi="Times New Roman"/>
          <w:szCs w:val="22"/>
        </w:rPr>
      </w:pPr>
    </w:p>
    <w:p w14:paraId="286492C5" w14:textId="77777777" w:rsidR="00D2024E" w:rsidRPr="00F73505" w:rsidRDefault="00B93798" w:rsidP="00D2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b/>
          <w:szCs w:val="22"/>
        </w:rPr>
      </w:pPr>
      <w:r>
        <w:rPr>
          <w:b/>
          <w:szCs w:val="22"/>
        </w:rPr>
        <w:t xml:space="preserve"> </w:t>
      </w:r>
      <w:r w:rsidRPr="0061018C">
        <w:rPr>
          <w:szCs w:val="22"/>
        </w:rPr>
        <w:sym w:font="Wingdings" w:char="F072"/>
      </w:r>
      <w:r>
        <w:rPr>
          <w:szCs w:val="22"/>
        </w:rPr>
        <w:t xml:space="preserve">  </w:t>
      </w:r>
      <w:r w:rsidR="00D2024E" w:rsidRPr="00F73505">
        <w:rPr>
          <w:b/>
          <w:szCs w:val="22"/>
        </w:rPr>
        <w:t>TITULAIRE UNIQUE</w:t>
      </w:r>
    </w:p>
    <w:p w14:paraId="50895670" w14:textId="77777777" w:rsidR="00D2024E" w:rsidRPr="00F73505" w:rsidRDefault="00D2024E">
      <w:pPr>
        <w:rPr>
          <w:szCs w:val="22"/>
        </w:rPr>
      </w:pPr>
    </w:p>
    <w:p w14:paraId="5D7861E8" w14:textId="77777777" w:rsidR="00D2024E" w:rsidRPr="00F73505" w:rsidRDefault="00D2024E" w:rsidP="00EC7EFD">
      <w:pPr>
        <w:rPr>
          <w:szCs w:val="22"/>
        </w:rPr>
      </w:pPr>
      <w:r w:rsidRPr="00F73505">
        <w:rPr>
          <w:szCs w:val="22"/>
        </w:rPr>
        <w:t>Le maître d’ouvrage se libérera des sommes dues au titre du présent marché en faisant porter le montant au crédit</w:t>
      </w:r>
      <w:r w:rsidR="00EC7EFD" w:rsidRPr="00F73505">
        <w:rPr>
          <w:szCs w:val="22"/>
        </w:rPr>
        <w:t xml:space="preserve"> du compte ouvert : </w:t>
      </w:r>
      <w:r w:rsidRPr="00F73505">
        <w:rPr>
          <w:i/>
          <w:szCs w:val="22"/>
        </w:rPr>
        <w:t>(renseigner les rubriques et joindre un relevé d’identité bancaire ou postal)</w:t>
      </w:r>
    </w:p>
    <w:p w14:paraId="38C1F859" w14:textId="77777777" w:rsidR="00D2024E" w:rsidRPr="00F73505" w:rsidRDefault="00D2024E" w:rsidP="00EC7EFD">
      <w:pPr>
        <w:rPr>
          <w:szCs w:val="22"/>
        </w:rPr>
      </w:pPr>
    </w:p>
    <w:p w14:paraId="0C8FE7CE" w14:textId="77777777" w:rsidR="00EC7EFD" w:rsidRPr="00F73505" w:rsidRDefault="00EC7EFD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25C1417F" w14:textId="77777777" w:rsidR="00D2024E" w:rsidRPr="00F73505" w:rsidRDefault="00D2024E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du titulaire du compte :</w:t>
      </w:r>
    </w:p>
    <w:p w14:paraId="41004F19" w14:textId="77777777" w:rsidR="00EC7EFD" w:rsidRPr="00F73505" w:rsidRDefault="00EC7EFD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20CC3DB8" w14:textId="77777777" w:rsidR="00D2024E" w:rsidRPr="00F73505" w:rsidRDefault="00D2024E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de l’établissement bancaire :</w:t>
      </w:r>
    </w:p>
    <w:p w14:paraId="67C0C651" w14:textId="77777777" w:rsidR="00EC7EFD" w:rsidRPr="00F73505" w:rsidRDefault="00EC7EFD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BDCA61" w14:textId="77777777" w:rsidR="00BF7B4F" w:rsidRPr="00F73505" w:rsidRDefault="00D2024E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505">
        <w:t>Numéro de compte :</w:t>
      </w:r>
    </w:p>
    <w:p w14:paraId="308D56CC" w14:textId="77777777" w:rsidR="00BF7B4F" w:rsidRPr="00F73505" w:rsidRDefault="00BF7B4F" w:rsidP="00BF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7E50C6" w14:textId="77777777" w:rsidR="00BF7B4F" w:rsidRPr="00F73505" w:rsidRDefault="00BF7B4F" w:rsidP="00BF7B4F"/>
    <w:p w14:paraId="7B04FA47" w14:textId="77777777" w:rsidR="00CC06AB" w:rsidRDefault="00CC06AB" w:rsidP="00BF7B4F"/>
    <w:p w14:paraId="62498CC2" w14:textId="77777777" w:rsidR="00CC06AB" w:rsidRPr="00F73505" w:rsidRDefault="00B93798" w:rsidP="00BF7B4F">
      <w:r>
        <w:t>OU</w:t>
      </w:r>
    </w:p>
    <w:p w14:paraId="57AF0E56" w14:textId="77777777" w:rsidR="00D2024E" w:rsidRPr="00F73505" w:rsidRDefault="00B93798" w:rsidP="00BF7B4F">
      <w:r w:rsidRPr="0061018C">
        <w:rPr>
          <w:szCs w:val="22"/>
        </w:rPr>
        <w:sym w:font="Wingdings" w:char="F072"/>
      </w:r>
      <w:r>
        <w:rPr>
          <w:szCs w:val="22"/>
        </w:rPr>
        <w:t xml:space="preserve">  </w:t>
      </w:r>
      <w:r w:rsidR="00D2024E" w:rsidRPr="00F73505">
        <w:rPr>
          <w:b/>
          <w:szCs w:val="22"/>
        </w:rPr>
        <w:t>GROUPEMENT AVEC COMPTE UNIQUE</w:t>
      </w:r>
      <w:r>
        <w:rPr>
          <w:b/>
          <w:szCs w:val="22"/>
        </w:rPr>
        <w:t xml:space="preserve"> OUVERT AU TITRE DU GROUPEMENT SOLIDAIRE</w:t>
      </w:r>
    </w:p>
    <w:p w14:paraId="568C698B" w14:textId="77777777" w:rsidR="00D2024E" w:rsidRPr="00F73505" w:rsidRDefault="00D2024E" w:rsidP="00D2024E"/>
    <w:p w14:paraId="4672E99E" w14:textId="77777777" w:rsidR="00EC7EFD" w:rsidRPr="00F73505" w:rsidRDefault="00EC7EFD" w:rsidP="00EC7EFD">
      <w:pPr>
        <w:rPr>
          <w:szCs w:val="22"/>
        </w:rPr>
      </w:pPr>
      <w:r w:rsidRPr="00F73505">
        <w:rPr>
          <w:szCs w:val="22"/>
        </w:rPr>
        <w:t xml:space="preserve">Le maître d’ouvrage se libérera des sommes dues au titre du présent marché en faisant porter le montant au crédit du compte ouvert : </w:t>
      </w:r>
      <w:r w:rsidRPr="00F73505">
        <w:rPr>
          <w:i/>
          <w:szCs w:val="22"/>
        </w:rPr>
        <w:t>(renseigner les rubriques et joindre un relevé d’identité bancaire ou postal)</w:t>
      </w:r>
    </w:p>
    <w:p w14:paraId="1A939487" w14:textId="77777777" w:rsidR="00EC7EFD" w:rsidRPr="00F73505" w:rsidRDefault="00EC7EFD" w:rsidP="00EC7EFD">
      <w:pPr>
        <w:rPr>
          <w:szCs w:val="22"/>
        </w:rPr>
      </w:pPr>
    </w:p>
    <w:p w14:paraId="6AA258D8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22589416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du titulaire du compte :</w:t>
      </w:r>
    </w:p>
    <w:p w14:paraId="6FFBD3EC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31153EFF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de l’établissement bancaire :</w:t>
      </w:r>
    </w:p>
    <w:p w14:paraId="30DCCCAD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5C8839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505">
        <w:t>Numéro de compte :</w:t>
      </w:r>
    </w:p>
    <w:p w14:paraId="36AF6883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C529ED" w14:textId="77777777" w:rsidR="00EC7EFD" w:rsidRPr="00F73505" w:rsidRDefault="00EC7EFD" w:rsidP="00D2024E"/>
    <w:p w14:paraId="19B579E5" w14:textId="77777777" w:rsidR="00EC7EFD" w:rsidRDefault="00EC7EFD" w:rsidP="00EC7EFD">
      <w:r w:rsidRPr="00F73505"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1C0157D6" w14:textId="77777777" w:rsidR="00B93798" w:rsidRDefault="00B93798" w:rsidP="00EC7EFD"/>
    <w:p w14:paraId="3691E7B2" w14:textId="77777777" w:rsidR="00B93798" w:rsidRDefault="00B93798" w:rsidP="00EC7EFD"/>
    <w:p w14:paraId="526770CE" w14:textId="77777777" w:rsidR="000771F4" w:rsidRDefault="000771F4" w:rsidP="00EC7EFD"/>
    <w:p w14:paraId="2C4F34B6" w14:textId="77777777" w:rsidR="00B93798" w:rsidRPr="00F73505" w:rsidRDefault="007C5C54" w:rsidP="00EC7EFD">
      <w:r>
        <w:t>OU</w:t>
      </w:r>
    </w:p>
    <w:p w14:paraId="7CBEED82" w14:textId="77777777" w:rsidR="00EC7EFD" w:rsidRPr="00F73505" w:rsidRDefault="00EC7EFD" w:rsidP="00D2024E"/>
    <w:p w14:paraId="088A04E9" w14:textId="77777777" w:rsidR="00EC7EFD" w:rsidRPr="00F73505" w:rsidRDefault="007C5C54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b/>
          <w:szCs w:val="22"/>
        </w:rPr>
      </w:pPr>
      <w:bookmarkStart w:id="19" w:name="_Hlk35609937"/>
      <w:r w:rsidRPr="0061018C">
        <w:rPr>
          <w:szCs w:val="22"/>
        </w:rPr>
        <w:sym w:font="Wingdings" w:char="F072"/>
      </w:r>
      <w:r>
        <w:rPr>
          <w:b/>
          <w:szCs w:val="22"/>
        </w:rPr>
        <w:t xml:space="preserve">   </w:t>
      </w:r>
      <w:r w:rsidR="00EC7EFD" w:rsidRPr="00F73505">
        <w:rPr>
          <w:b/>
          <w:szCs w:val="22"/>
        </w:rPr>
        <w:t>GROUPEMENT AVEC COMPTES SEPARES</w:t>
      </w:r>
      <w:r>
        <w:rPr>
          <w:b/>
          <w:szCs w:val="22"/>
        </w:rPr>
        <w:t xml:space="preserve"> AU TITRE DE CHAQUE MEMBRE DU GROUPEMENT SOLIDAIRE </w:t>
      </w:r>
    </w:p>
    <w:bookmarkEnd w:id="19"/>
    <w:p w14:paraId="6E36661F" w14:textId="77777777" w:rsidR="00EC7EFD" w:rsidRPr="00F73505" w:rsidRDefault="00EC7EFD" w:rsidP="00D2024E"/>
    <w:p w14:paraId="4D0C3593" w14:textId="77777777" w:rsidR="00EC7EFD" w:rsidRPr="00F73505" w:rsidRDefault="00EC7EFD" w:rsidP="00EC7EFD">
      <w:pPr>
        <w:rPr>
          <w:szCs w:val="22"/>
        </w:rPr>
      </w:pPr>
      <w:r w:rsidRPr="00F73505">
        <w:rPr>
          <w:szCs w:val="22"/>
        </w:rPr>
        <w:t>Le maître d’ouvrage se libérera des sommes dues au titre du présent marché en faisant porter le montant au crédit des comptes ouverts</w:t>
      </w:r>
      <w:r w:rsidR="000771F4">
        <w:rPr>
          <w:szCs w:val="22"/>
        </w:rPr>
        <w:t> </w:t>
      </w:r>
      <w:r w:rsidRPr="00F73505">
        <w:rPr>
          <w:szCs w:val="22"/>
        </w:rPr>
        <w:t xml:space="preserve">: </w:t>
      </w:r>
      <w:r w:rsidRPr="00F73505">
        <w:rPr>
          <w:i/>
          <w:szCs w:val="22"/>
        </w:rPr>
        <w:t>(renseigner les rubriques et joindre un relevé d’identité bancaire ou postal)</w:t>
      </w:r>
    </w:p>
    <w:p w14:paraId="38645DC7" w14:textId="77777777" w:rsidR="00EC7EFD" w:rsidRPr="00F73505" w:rsidRDefault="00EC7EFD" w:rsidP="00EC7EFD">
      <w:pPr>
        <w:rPr>
          <w:szCs w:val="22"/>
        </w:rPr>
      </w:pPr>
    </w:p>
    <w:p w14:paraId="5BBAC162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 w:rsidRPr="00F73505">
        <w:rPr>
          <w:b/>
          <w:szCs w:val="22"/>
        </w:rPr>
        <w:t>Cotraitant n°1</w:t>
      </w:r>
    </w:p>
    <w:p w14:paraId="2FD703DD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du titulaire du compte</w:t>
      </w:r>
      <w:r w:rsidR="000771F4">
        <w:rPr>
          <w:szCs w:val="22"/>
        </w:rPr>
        <w:t> </w:t>
      </w:r>
      <w:r w:rsidRPr="00F73505">
        <w:rPr>
          <w:szCs w:val="22"/>
        </w:rPr>
        <w:t>:</w:t>
      </w:r>
    </w:p>
    <w:p w14:paraId="135E58C4" w14:textId="77777777" w:rsidR="00EC7EFD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62EBF9A1" w14:textId="77777777" w:rsidR="000771F4" w:rsidRPr="00F73505" w:rsidRDefault="000771F4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01910BB4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de l’établissement bancaire</w:t>
      </w:r>
      <w:r w:rsidR="000771F4">
        <w:rPr>
          <w:szCs w:val="22"/>
        </w:rPr>
        <w:t> </w:t>
      </w:r>
      <w:r w:rsidRPr="00F73505">
        <w:rPr>
          <w:szCs w:val="22"/>
        </w:rPr>
        <w:t>:</w:t>
      </w:r>
    </w:p>
    <w:p w14:paraId="0C6C2CD5" w14:textId="77777777" w:rsidR="00EC7EFD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9E88E4" w14:textId="77777777" w:rsidR="000771F4" w:rsidRPr="00F73505" w:rsidRDefault="000771F4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832A24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505">
        <w:t>Numéro de compte</w:t>
      </w:r>
      <w:r w:rsidR="000771F4">
        <w:t> </w:t>
      </w:r>
      <w:r w:rsidRPr="00F73505">
        <w:t>:</w:t>
      </w:r>
    </w:p>
    <w:p w14:paraId="508C98E9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9F8E76" w14:textId="77777777" w:rsidR="00EC7EFD" w:rsidRPr="00F73505" w:rsidRDefault="00EC7EFD" w:rsidP="00D2024E"/>
    <w:p w14:paraId="609AF9F8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 w:rsidRPr="00F73505">
        <w:rPr>
          <w:b/>
          <w:szCs w:val="22"/>
        </w:rPr>
        <w:t>Cotraitant n°2</w:t>
      </w:r>
    </w:p>
    <w:p w14:paraId="6D0F0FE0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du titulaire du compte</w:t>
      </w:r>
      <w:r w:rsidR="000771F4">
        <w:rPr>
          <w:szCs w:val="22"/>
        </w:rPr>
        <w:t> </w:t>
      </w:r>
      <w:r w:rsidRPr="00F73505">
        <w:rPr>
          <w:szCs w:val="22"/>
        </w:rPr>
        <w:t>:</w:t>
      </w:r>
    </w:p>
    <w:p w14:paraId="7818863E" w14:textId="77777777" w:rsidR="00EC7EFD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44F69B9A" w14:textId="77777777" w:rsidR="000771F4" w:rsidRPr="00F73505" w:rsidRDefault="000771F4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</w:p>
    <w:p w14:paraId="6ED46421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F73505">
        <w:rPr>
          <w:szCs w:val="22"/>
        </w:rPr>
        <w:t>Nom de l’établissement bancaire</w:t>
      </w:r>
      <w:r w:rsidR="000771F4">
        <w:rPr>
          <w:szCs w:val="22"/>
        </w:rPr>
        <w:t> </w:t>
      </w:r>
      <w:r w:rsidRPr="00F73505">
        <w:rPr>
          <w:szCs w:val="22"/>
        </w:rPr>
        <w:t>:</w:t>
      </w:r>
    </w:p>
    <w:p w14:paraId="5F07D11E" w14:textId="77777777" w:rsidR="00EC7EFD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508A3C" w14:textId="77777777" w:rsidR="000771F4" w:rsidRPr="00F73505" w:rsidRDefault="000771F4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6A5FDE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505">
        <w:t>Numéro de compte</w:t>
      </w:r>
      <w:r w:rsidR="000771F4">
        <w:t> </w:t>
      </w:r>
      <w:r w:rsidRPr="00F73505">
        <w:t>:</w:t>
      </w:r>
    </w:p>
    <w:p w14:paraId="43D6B1D6" w14:textId="77777777" w:rsidR="00EC7EFD" w:rsidRPr="00F73505" w:rsidRDefault="00EC7EFD" w:rsidP="00EC7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DBC151" w14:textId="77777777" w:rsidR="00EC7EFD" w:rsidRPr="00F73505" w:rsidRDefault="00EC7EFD" w:rsidP="00D2024E"/>
    <w:p w14:paraId="3FA9D186" w14:textId="77777777" w:rsidR="00EC7EFD" w:rsidRPr="00F73505" w:rsidRDefault="00EC7EFD" w:rsidP="00F33400">
      <w:r w:rsidRPr="00F73505">
        <w:t xml:space="preserve">A </w:t>
      </w:r>
      <w:r w:rsidRPr="00F73505">
        <w:rPr>
          <w:i/>
        </w:rPr>
        <w:t>compléter</w:t>
      </w:r>
      <w:r w:rsidRPr="00F73505">
        <w:t xml:space="preserve"> autant que nécessaire, </w:t>
      </w:r>
      <w:r w:rsidR="000C27DF" w:rsidRPr="00F73505">
        <w:t>selon le nombre de cotraitants</w:t>
      </w:r>
    </w:p>
    <w:p w14:paraId="6F8BD81B" w14:textId="77777777" w:rsidR="00EC7EFD" w:rsidRPr="00F73505" w:rsidRDefault="00EC7EFD" w:rsidP="00D2024E"/>
    <w:p w14:paraId="4B0E5376" w14:textId="77777777" w:rsidR="001B7FA5" w:rsidRDefault="001B7FA5" w:rsidP="00BF0BCA">
      <w:pPr>
        <w:rPr>
          <w:b/>
          <w:bCs/>
          <w:u w:val="single"/>
        </w:rPr>
      </w:pPr>
      <w:r w:rsidRPr="000771F4">
        <w:rPr>
          <w:b/>
          <w:bCs/>
          <w:u w:val="single"/>
        </w:rPr>
        <w:t>Groupement solidaire</w:t>
      </w:r>
      <w:r w:rsidR="000771F4">
        <w:rPr>
          <w:b/>
          <w:bCs/>
          <w:u w:val="single"/>
        </w:rPr>
        <w:t> </w:t>
      </w:r>
      <w:r w:rsidRPr="000771F4">
        <w:rPr>
          <w:b/>
          <w:bCs/>
          <w:u w:val="single"/>
        </w:rPr>
        <w:t>: répartition des paiements sur comptes séparés</w:t>
      </w:r>
      <w:r w:rsidR="000771F4">
        <w:rPr>
          <w:b/>
          <w:bCs/>
          <w:u w:val="single"/>
        </w:rPr>
        <w:t> </w:t>
      </w:r>
      <w:r w:rsidRPr="000771F4">
        <w:rPr>
          <w:b/>
          <w:bCs/>
          <w:u w:val="single"/>
        </w:rPr>
        <w:t xml:space="preserve">: </w:t>
      </w:r>
    </w:p>
    <w:p w14:paraId="2613E9C1" w14:textId="77777777" w:rsidR="000771F4" w:rsidRPr="000771F4" w:rsidRDefault="000771F4" w:rsidP="00BF0BCA">
      <w:pPr>
        <w:rPr>
          <w:b/>
          <w:bCs/>
          <w:u w:val="single"/>
        </w:rPr>
      </w:pPr>
    </w:p>
    <w:p w14:paraId="1037B8A3" w14:textId="77777777" w:rsidR="001B7FA5" w:rsidRDefault="001B7FA5" w:rsidP="00BF0BCA">
      <w:pPr>
        <w:rPr>
          <w:u w:val="single"/>
        </w:rPr>
      </w:pPr>
    </w:p>
    <w:tbl>
      <w:tblPr>
        <w:tblW w:w="4000" w:type="pct"/>
        <w:tblInd w:w="1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078"/>
      </w:tblGrid>
      <w:tr w:rsidR="001B7FA5" w:rsidRPr="00F73505" w14:paraId="5C370BDC" w14:textId="77777777" w:rsidTr="001B7FA5">
        <w:tc>
          <w:tcPr>
            <w:tcW w:w="2500" w:type="pct"/>
            <w:vAlign w:val="center"/>
          </w:tcPr>
          <w:p w14:paraId="643F1FEB" w14:textId="77777777" w:rsidR="001B7FA5" w:rsidRPr="00F73505" w:rsidRDefault="001B7FA5" w:rsidP="000C27DF">
            <w:pPr>
              <w:jc w:val="center"/>
              <w:rPr>
                <w:b/>
              </w:rPr>
            </w:pPr>
            <w:r w:rsidRPr="00F73505">
              <w:rPr>
                <w:b/>
              </w:rPr>
              <w:t>Nom de l’entreprise membre du groupement y compris le mandataire</w:t>
            </w:r>
          </w:p>
        </w:tc>
        <w:tc>
          <w:tcPr>
            <w:tcW w:w="2500" w:type="pct"/>
            <w:vAlign w:val="center"/>
          </w:tcPr>
          <w:p w14:paraId="16B42A95" w14:textId="77777777" w:rsidR="001B7FA5" w:rsidRPr="00F73505" w:rsidRDefault="001B7FA5" w:rsidP="000C27DF">
            <w:pPr>
              <w:jc w:val="center"/>
              <w:rPr>
                <w:b/>
              </w:rPr>
            </w:pPr>
            <w:r w:rsidRPr="00F73505">
              <w:rPr>
                <w:b/>
              </w:rPr>
              <w:t>Répartition des paiements en montant en € TTC entre les membres du groupement</w:t>
            </w:r>
          </w:p>
        </w:tc>
      </w:tr>
      <w:tr w:rsidR="001B7FA5" w:rsidRPr="00F73505" w14:paraId="687C6DE0" w14:textId="77777777" w:rsidTr="001B7FA5">
        <w:trPr>
          <w:trHeight w:val="994"/>
        </w:trPr>
        <w:tc>
          <w:tcPr>
            <w:tcW w:w="2500" w:type="pct"/>
            <w:vAlign w:val="center"/>
          </w:tcPr>
          <w:p w14:paraId="5B2F9378" w14:textId="77777777" w:rsidR="001B7FA5" w:rsidRPr="00F73505" w:rsidRDefault="001B7FA5" w:rsidP="000C27DF"/>
          <w:p w14:paraId="58E6DD4E" w14:textId="77777777" w:rsidR="001B7FA5" w:rsidRPr="00F73505" w:rsidRDefault="001B7FA5" w:rsidP="000C27DF"/>
          <w:p w14:paraId="7D3BEE8F" w14:textId="77777777" w:rsidR="001B7FA5" w:rsidRPr="00F73505" w:rsidRDefault="001B7FA5" w:rsidP="000C27DF"/>
        </w:tc>
        <w:tc>
          <w:tcPr>
            <w:tcW w:w="2500" w:type="pct"/>
            <w:vAlign w:val="center"/>
          </w:tcPr>
          <w:p w14:paraId="3B88899E" w14:textId="77777777" w:rsidR="001B7FA5" w:rsidRPr="00F73505" w:rsidRDefault="001B7FA5" w:rsidP="00BF0BCA">
            <w:pPr>
              <w:rPr>
                <w:b/>
              </w:rPr>
            </w:pPr>
          </w:p>
        </w:tc>
      </w:tr>
      <w:tr w:rsidR="001B7FA5" w:rsidRPr="00F73505" w14:paraId="69E2BB2B" w14:textId="77777777" w:rsidTr="001B7FA5">
        <w:tc>
          <w:tcPr>
            <w:tcW w:w="2500" w:type="pct"/>
            <w:vAlign w:val="center"/>
          </w:tcPr>
          <w:p w14:paraId="57C0D796" w14:textId="77777777" w:rsidR="001B7FA5" w:rsidRPr="00F73505" w:rsidRDefault="001B7FA5" w:rsidP="00A35E41"/>
          <w:p w14:paraId="0D142F6F" w14:textId="77777777" w:rsidR="001B7FA5" w:rsidRPr="00F73505" w:rsidRDefault="001B7FA5" w:rsidP="00A35E41"/>
          <w:p w14:paraId="4475AD14" w14:textId="77777777" w:rsidR="001B7FA5" w:rsidRPr="00F73505" w:rsidRDefault="001B7FA5" w:rsidP="00A35E41"/>
        </w:tc>
        <w:tc>
          <w:tcPr>
            <w:tcW w:w="2500" w:type="pct"/>
            <w:vAlign w:val="center"/>
          </w:tcPr>
          <w:p w14:paraId="120C4E94" w14:textId="77777777" w:rsidR="001B7FA5" w:rsidRPr="00F73505" w:rsidRDefault="001B7FA5" w:rsidP="00BF0BCA">
            <w:pPr>
              <w:rPr>
                <w:b/>
              </w:rPr>
            </w:pPr>
          </w:p>
        </w:tc>
      </w:tr>
    </w:tbl>
    <w:p w14:paraId="42AFC42D" w14:textId="77777777" w:rsidR="001B7FA5" w:rsidRDefault="001B7FA5" w:rsidP="001B7FA5">
      <w:pPr>
        <w:overflowPunct/>
        <w:autoSpaceDE/>
        <w:autoSpaceDN/>
        <w:adjustRightInd/>
        <w:jc w:val="center"/>
        <w:textAlignment w:val="auto"/>
        <w:rPr>
          <w:szCs w:val="22"/>
        </w:rPr>
        <w:sectPr w:rsidR="001B7FA5" w:rsidSect="0085558A">
          <w:headerReference w:type="default" r:id="rId11"/>
          <w:footerReference w:type="default" r:id="rId12"/>
          <w:pgSz w:w="11906" w:h="16838"/>
          <w:pgMar w:top="1134" w:right="851" w:bottom="709" w:left="851" w:header="567" w:footer="305" w:gutter="0"/>
          <w:cols w:space="720"/>
          <w:docGrid w:linePitch="299"/>
        </w:sectPr>
      </w:pPr>
      <w:bookmarkStart w:id="20" w:name="_Toc422323842"/>
    </w:p>
    <w:p w14:paraId="271CA723" w14:textId="77777777" w:rsidR="001B7FA5" w:rsidRPr="001B7FA5" w:rsidRDefault="001B7FA5" w:rsidP="001B7FA5">
      <w:pPr>
        <w:overflowPunct/>
        <w:autoSpaceDE/>
        <w:autoSpaceDN/>
        <w:adjustRightInd/>
        <w:textAlignment w:val="auto"/>
        <w:rPr>
          <w:szCs w:val="22"/>
        </w:rPr>
      </w:pPr>
    </w:p>
    <w:bookmarkEnd w:id="20"/>
    <w:p w14:paraId="5E3EDD20" w14:textId="77777777" w:rsidR="009104B1" w:rsidRPr="00F73505" w:rsidRDefault="001B7FA5" w:rsidP="00C61754">
      <w:pPr>
        <w:pStyle w:val="Titre1"/>
      </w:pPr>
      <w:r>
        <w:t xml:space="preserve"> AVANCE</w:t>
      </w:r>
    </w:p>
    <w:p w14:paraId="0BC001FB" w14:textId="77777777" w:rsidR="009935E4" w:rsidRPr="00F73505" w:rsidRDefault="009935E4" w:rsidP="009935E4">
      <w:pPr>
        <w:pStyle w:val="Retraitcorpsdetexte2"/>
        <w:ind w:left="0"/>
        <w:rPr>
          <w:sz w:val="22"/>
          <w:szCs w:val="22"/>
        </w:rPr>
      </w:pPr>
      <w:r w:rsidRPr="00F73505">
        <w:rPr>
          <w:sz w:val="22"/>
          <w:szCs w:val="22"/>
        </w:rPr>
        <w:t>Une avance sera versée au titulaire du marché si les conditions fixées à l’article 7.2 du CCP sont r</w:t>
      </w:r>
      <w:r w:rsidR="00500F57" w:rsidRPr="00F73505">
        <w:rPr>
          <w:sz w:val="22"/>
          <w:szCs w:val="22"/>
        </w:rPr>
        <w:t>éunies.</w:t>
      </w:r>
    </w:p>
    <w:p w14:paraId="75FBE423" w14:textId="77777777" w:rsidR="009935E4" w:rsidRPr="00F73505" w:rsidRDefault="009935E4" w:rsidP="009935E4">
      <w:pPr>
        <w:pStyle w:val="Retraitcorpsdetexte2"/>
        <w:ind w:left="0"/>
        <w:rPr>
          <w:sz w:val="22"/>
          <w:szCs w:val="22"/>
        </w:rPr>
      </w:pPr>
    </w:p>
    <w:p w14:paraId="43CBB10B" w14:textId="77777777" w:rsidR="009935E4" w:rsidRPr="00F73505" w:rsidRDefault="009935E4" w:rsidP="00DA282E">
      <w:pPr>
        <w:pStyle w:val="Retraitcorpsdetexte2"/>
        <w:ind w:left="0"/>
        <w:rPr>
          <w:b/>
          <w:bCs/>
          <w:sz w:val="22"/>
          <w:szCs w:val="22"/>
        </w:rPr>
      </w:pPr>
      <w:r w:rsidRPr="00B93798">
        <w:rPr>
          <w:sz w:val="22"/>
          <w:szCs w:val="22"/>
        </w:rPr>
        <w:t>Dans ce</w:t>
      </w:r>
      <w:r w:rsidR="00032457" w:rsidRPr="00B93798">
        <w:rPr>
          <w:sz w:val="22"/>
          <w:szCs w:val="22"/>
        </w:rPr>
        <w:t>tte condition, seul</w:t>
      </w:r>
      <w:r w:rsidR="00E309F0" w:rsidRPr="00B93798">
        <w:rPr>
          <w:sz w:val="22"/>
          <w:szCs w:val="22"/>
        </w:rPr>
        <w:t>s</w:t>
      </w:r>
      <w:r w:rsidRPr="00B93798">
        <w:rPr>
          <w:sz w:val="22"/>
          <w:szCs w:val="22"/>
        </w:rPr>
        <w:t xml:space="preserve"> le</w:t>
      </w:r>
      <w:r w:rsidR="00A40C0A" w:rsidRPr="00B93798">
        <w:rPr>
          <w:sz w:val="22"/>
          <w:szCs w:val="22"/>
        </w:rPr>
        <w:t>s</w:t>
      </w:r>
      <w:r w:rsidR="00032457" w:rsidRPr="00B93798">
        <w:rPr>
          <w:sz w:val="22"/>
          <w:szCs w:val="22"/>
        </w:rPr>
        <w:t xml:space="preserve"> cotra</w:t>
      </w:r>
      <w:r w:rsidR="00A40C0A" w:rsidRPr="00B93798">
        <w:rPr>
          <w:sz w:val="22"/>
          <w:szCs w:val="22"/>
        </w:rPr>
        <w:t>i</w:t>
      </w:r>
      <w:r w:rsidR="00032457" w:rsidRPr="00B93798">
        <w:rPr>
          <w:sz w:val="22"/>
          <w:szCs w:val="22"/>
        </w:rPr>
        <w:t>tant</w:t>
      </w:r>
      <w:r w:rsidR="00A40C0A" w:rsidRPr="00B93798">
        <w:rPr>
          <w:sz w:val="22"/>
          <w:szCs w:val="22"/>
        </w:rPr>
        <w:t>s</w:t>
      </w:r>
      <w:r w:rsidRPr="00B93798">
        <w:rPr>
          <w:sz w:val="22"/>
          <w:szCs w:val="22"/>
        </w:rPr>
        <w:t xml:space="preserve"> concerné</w:t>
      </w:r>
      <w:r w:rsidR="00A40C0A" w:rsidRPr="00B93798">
        <w:rPr>
          <w:sz w:val="22"/>
          <w:szCs w:val="22"/>
        </w:rPr>
        <w:t>s</w:t>
      </w:r>
      <w:r w:rsidRPr="00B93798">
        <w:rPr>
          <w:sz w:val="22"/>
          <w:szCs w:val="22"/>
        </w:rPr>
        <w:t xml:space="preserve"> par le versement de l’avance </w:t>
      </w:r>
      <w:r w:rsidR="00E309F0" w:rsidRPr="00B93798">
        <w:rPr>
          <w:sz w:val="22"/>
          <w:szCs w:val="22"/>
        </w:rPr>
        <w:t>ont</w:t>
      </w:r>
      <w:r w:rsidRPr="00B93798">
        <w:rPr>
          <w:sz w:val="22"/>
          <w:szCs w:val="22"/>
        </w:rPr>
        <w:t xml:space="preserve"> à renseigner l’option ci-après</w:t>
      </w:r>
      <w:r w:rsidRPr="00F73505">
        <w:rPr>
          <w:b/>
          <w:bCs/>
          <w:sz w:val="22"/>
          <w:szCs w:val="22"/>
        </w:rPr>
        <w:t>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6"/>
        <w:gridCol w:w="2549"/>
        <w:gridCol w:w="2549"/>
      </w:tblGrid>
      <w:tr w:rsidR="002E5EDC" w:rsidRPr="00F73505" w14:paraId="1B466723" w14:textId="77777777" w:rsidTr="00F92CD0">
        <w:tc>
          <w:tcPr>
            <w:tcW w:w="2500" w:type="pct"/>
            <w:vAlign w:val="center"/>
          </w:tcPr>
          <w:p w14:paraId="4D13D277" w14:textId="77777777" w:rsidR="00F33400" w:rsidRPr="00F73505" w:rsidRDefault="00F92CD0" w:rsidP="00F33400">
            <w:r w:rsidRPr="00F73505">
              <w:t>Nom de l’opérateur économique</w:t>
            </w:r>
          </w:p>
        </w:tc>
        <w:tc>
          <w:tcPr>
            <w:tcW w:w="1250" w:type="pct"/>
            <w:vAlign w:val="center"/>
          </w:tcPr>
          <w:p w14:paraId="50759FF3" w14:textId="77777777" w:rsidR="002E5EDC" w:rsidRPr="00F73505" w:rsidRDefault="002E5EDC" w:rsidP="00F92CD0">
            <w:r w:rsidRPr="00F73505">
              <w:t>Accept</w:t>
            </w:r>
            <w:r w:rsidR="00F92CD0" w:rsidRPr="00F73505">
              <w:t xml:space="preserve">e </w:t>
            </w:r>
            <w:r w:rsidRPr="00F73505">
              <w:t>de percevoir l’avance (1)</w:t>
            </w:r>
          </w:p>
        </w:tc>
        <w:tc>
          <w:tcPr>
            <w:tcW w:w="1250" w:type="pct"/>
            <w:vAlign w:val="center"/>
          </w:tcPr>
          <w:p w14:paraId="3C36C7A2" w14:textId="77777777" w:rsidR="002E5EDC" w:rsidRPr="00F73505" w:rsidRDefault="002E5EDC" w:rsidP="00F33400">
            <w:r w:rsidRPr="00F73505">
              <w:t>Refuse de percevoir l’avance (1)</w:t>
            </w:r>
          </w:p>
        </w:tc>
      </w:tr>
      <w:tr w:rsidR="002E5EDC" w:rsidRPr="00F73505" w14:paraId="2D3F0BEC" w14:textId="77777777" w:rsidTr="00F92CD0">
        <w:tc>
          <w:tcPr>
            <w:tcW w:w="2500" w:type="pct"/>
            <w:vAlign w:val="center"/>
          </w:tcPr>
          <w:p w14:paraId="75CF4315" w14:textId="77777777" w:rsidR="002E5EDC" w:rsidRPr="00F73505" w:rsidRDefault="002E5EDC" w:rsidP="00F33400"/>
        </w:tc>
        <w:tc>
          <w:tcPr>
            <w:tcW w:w="1250" w:type="pct"/>
          </w:tcPr>
          <w:p w14:paraId="3CB648E9" w14:textId="77777777" w:rsidR="002E5EDC" w:rsidRPr="00F73505" w:rsidRDefault="002E5EDC" w:rsidP="00F33400"/>
          <w:p w14:paraId="0C178E9E" w14:textId="77777777" w:rsidR="00F33400" w:rsidRPr="00F73505" w:rsidRDefault="00F33400" w:rsidP="00F33400"/>
        </w:tc>
        <w:tc>
          <w:tcPr>
            <w:tcW w:w="1250" w:type="pct"/>
          </w:tcPr>
          <w:p w14:paraId="3C0395D3" w14:textId="77777777" w:rsidR="002E5EDC" w:rsidRPr="00F73505" w:rsidRDefault="002E5EDC" w:rsidP="00F33400"/>
        </w:tc>
      </w:tr>
      <w:tr w:rsidR="002E5EDC" w:rsidRPr="00F73505" w14:paraId="3254BC2F" w14:textId="77777777" w:rsidTr="00F92CD0">
        <w:tc>
          <w:tcPr>
            <w:tcW w:w="2500" w:type="pct"/>
            <w:vAlign w:val="center"/>
          </w:tcPr>
          <w:p w14:paraId="651E9592" w14:textId="77777777" w:rsidR="002E5EDC" w:rsidRPr="00F73505" w:rsidRDefault="002E5EDC" w:rsidP="00F33400"/>
        </w:tc>
        <w:tc>
          <w:tcPr>
            <w:tcW w:w="1250" w:type="pct"/>
          </w:tcPr>
          <w:p w14:paraId="269E314A" w14:textId="77777777" w:rsidR="002E5EDC" w:rsidRPr="00F73505" w:rsidRDefault="002E5EDC" w:rsidP="00F33400"/>
          <w:p w14:paraId="47341341" w14:textId="77777777" w:rsidR="00F33400" w:rsidRPr="00F73505" w:rsidRDefault="00F33400" w:rsidP="00F33400"/>
        </w:tc>
        <w:tc>
          <w:tcPr>
            <w:tcW w:w="1250" w:type="pct"/>
          </w:tcPr>
          <w:p w14:paraId="42EF2083" w14:textId="77777777" w:rsidR="002E5EDC" w:rsidRPr="00F73505" w:rsidRDefault="002E5EDC" w:rsidP="00F33400"/>
        </w:tc>
      </w:tr>
    </w:tbl>
    <w:p w14:paraId="1A9312F7" w14:textId="77777777" w:rsidR="009935E4" w:rsidRPr="00F73505" w:rsidRDefault="009935E4" w:rsidP="00DA282E">
      <w:pPr>
        <w:pStyle w:val="Retraitcorpsdetexte2"/>
        <w:ind w:left="0"/>
        <w:rPr>
          <w:sz w:val="22"/>
          <w:szCs w:val="22"/>
        </w:rPr>
      </w:pPr>
      <w:r w:rsidRPr="00F73505">
        <w:rPr>
          <w:sz w:val="22"/>
          <w:szCs w:val="22"/>
        </w:rPr>
        <w:t>(1) mettre une croix dans la case correspondant à votre choix</w:t>
      </w:r>
    </w:p>
    <w:p w14:paraId="7B40C951" w14:textId="77777777" w:rsidR="00F33400" w:rsidRPr="00F73505" w:rsidRDefault="00F33400" w:rsidP="00DA282E">
      <w:pPr>
        <w:pStyle w:val="Retraitcorpsdetexte2"/>
        <w:ind w:left="0"/>
        <w:rPr>
          <w:sz w:val="22"/>
          <w:szCs w:val="22"/>
        </w:rPr>
      </w:pPr>
    </w:p>
    <w:p w14:paraId="4B4D7232" w14:textId="77777777" w:rsidR="00C00416" w:rsidRDefault="00C00416" w:rsidP="00C76575">
      <w:pPr>
        <w:rPr>
          <w:b/>
          <w:u w:val="single"/>
        </w:rPr>
      </w:pPr>
    </w:p>
    <w:p w14:paraId="085F9E36" w14:textId="77777777" w:rsidR="00B93798" w:rsidRPr="00F73505" w:rsidRDefault="00B93798" w:rsidP="00C61754">
      <w:pPr>
        <w:pStyle w:val="Titre1"/>
      </w:pPr>
      <w:r>
        <w:t>ENGAGMENT D’INSERTION PAR L’ACTIVITE ECONOMIQUE</w:t>
      </w:r>
    </w:p>
    <w:p w14:paraId="0044C9CE" w14:textId="77777777" w:rsidR="00E20717" w:rsidRPr="00B93798" w:rsidRDefault="00B93798" w:rsidP="00C76575">
      <w:pPr>
        <w:rPr>
          <w:bCs/>
        </w:rPr>
      </w:pPr>
      <w:r w:rsidRPr="00B93798">
        <w:rPr>
          <w:bCs/>
        </w:rPr>
        <w:t xml:space="preserve">Sans objet. </w:t>
      </w:r>
    </w:p>
    <w:p w14:paraId="54FF893B" w14:textId="77777777" w:rsidR="009104B1" w:rsidRPr="00F73505" w:rsidRDefault="00A72E57" w:rsidP="00C61754">
      <w:pPr>
        <w:pStyle w:val="Titre1"/>
      </w:pPr>
      <w:bookmarkStart w:id="21" w:name="_Hlk35608902"/>
      <w:r w:rsidRPr="00F73505">
        <w:t>SIGNATURE DU MARCHE</w:t>
      </w:r>
    </w:p>
    <w:bookmarkEnd w:id="21"/>
    <w:p w14:paraId="2093CA67" w14:textId="77777777" w:rsidR="00BF0BCA" w:rsidRPr="00F73505" w:rsidRDefault="00BF0BCA">
      <w:pPr>
        <w:rPr>
          <w:szCs w:val="22"/>
        </w:rPr>
      </w:pPr>
    </w:p>
    <w:p w14:paraId="1CEBF9B5" w14:textId="77777777" w:rsidR="00A72E57" w:rsidRPr="00F73505" w:rsidRDefault="00A72E57" w:rsidP="00A72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b/>
          <w:szCs w:val="22"/>
        </w:rPr>
      </w:pPr>
      <w:r w:rsidRPr="00F73505">
        <w:rPr>
          <w:b/>
          <w:szCs w:val="22"/>
        </w:rPr>
        <w:t>TITULAIRE UNIQUE</w:t>
      </w:r>
    </w:p>
    <w:p w14:paraId="2503B197" w14:textId="77777777" w:rsidR="00A72E57" w:rsidRPr="00F73505" w:rsidRDefault="00A72E57">
      <w:pPr>
        <w:rPr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6"/>
        <w:gridCol w:w="2549"/>
        <w:gridCol w:w="2549"/>
      </w:tblGrid>
      <w:tr w:rsidR="00A72E57" w:rsidRPr="00F73505" w14:paraId="660DD8E0" w14:textId="77777777" w:rsidTr="00A72E57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F5A06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Nom, prénom et qualité</w:t>
            </w:r>
          </w:p>
          <w:p w14:paraId="2DEBEBEB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du signataire (*)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FCD46" w14:textId="77777777" w:rsidR="00A72E57" w:rsidRPr="00F73505" w:rsidRDefault="00A72E57" w:rsidP="00A72E57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Lieu et date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B031D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Signature</w:t>
            </w:r>
          </w:p>
        </w:tc>
      </w:tr>
      <w:tr w:rsidR="00A72E57" w:rsidRPr="00F73505" w14:paraId="38288749" w14:textId="77777777" w:rsidTr="00A72E57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BD9A1A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  <w:p w14:paraId="0C136CF1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  <w:p w14:paraId="0A392C6A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  <w:p w14:paraId="290583F9" w14:textId="77777777" w:rsidR="004B1263" w:rsidRPr="00F73505" w:rsidRDefault="004B1263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  <w:p w14:paraId="68F21D90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C326F3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3B841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</w:tc>
      </w:tr>
    </w:tbl>
    <w:p w14:paraId="0D27B784" w14:textId="77777777" w:rsidR="00BF0BCA" w:rsidRPr="00F73505" w:rsidRDefault="00A72E57">
      <w:pPr>
        <w:rPr>
          <w:szCs w:val="22"/>
        </w:rPr>
      </w:pPr>
      <w:r w:rsidRPr="00F73505">
        <w:rPr>
          <w:lang w:eastAsia="zh-CN"/>
        </w:rPr>
        <w:t>(*) Le signataire doit avoir le pouvoir d’engager la personne qu’il représente.</w:t>
      </w:r>
    </w:p>
    <w:p w14:paraId="50125231" w14:textId="77777777" w:rsidR="00BF7B4F" w:rsidRPr="00F73505" w:rsidRDefault="00BF7B4F">
      <w:pPr>
        <w:rPr>
          <w:szCs w:val="22"/>
        </w:rPr>
      </w:pPr>
    </w:p>
    <w:p w14:paraId="54DD1CE0" w14:textId="77777777" w:rsidR="00C00416" w:rsidRPr="00F73505" w:rsidRDefault="00B93798">
      <w:pPr>
        <w:rPr>
          <w:szCs w:val="22"/>
        </w:rPr>
      </w:pPr>
      <w:r>
        <w:rPr>
          <w:szCs w:val="22"/>
        </w:rPr>
        <w:t xml:space="preserve">OU </w:t>
      </w:r>
    </w:p>
    <w:p w14:paraId="354B2035" w14:textId="77777777" w:rsidR="00A72E57" w:rsidRPr="00F73505" w:rsidRDefault="00A72E57" w:rsidP="00A72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b/>
          <w:szCs w:val="22"/>
        </w:rPr>
      </w:pPr>
      <w:r w:rsidRPr="00F73505">
        <w:rPr>
          <w:b/>
          <w:szCs w:val="22"/>
        </w:rPr>
        <w:t>GROUPEMENT</w:t>
      </w:r>
    </w:p>
    <w:p w14:paraId="5A25747A" w14:textId="77777777" w:rsidR="00BF0BCA" w:rsidRPr="00F73505" w:rsidRDefault="00BF0BCA">
      <w:pPr>
        <w:rPr>
          <w:szCs w:val="22"/>
        </w:rPr>
      </w:pPr>
    </w:p>
    <w:p w14:paraId="23867614" w14:textId="77777777" w:rsidR="00A72E57" w:rsidRPr="00F73505" w:rsidRDefault="00A72E57" w:rsidP="00A72E57">
      <w:pPr>
        <w:tabs>
          <w:tab w:val="left" w:pos="426"/>
          <w:tab w:val="left" w:pos="851"/>
        </w:tabs>
        <w:suppressAutoHyphens/>
        <w:autoSpaceDE/>
        <w:autoSpaceDN/>
        <w:rPr>
          <w:szCs w:val="22"/>
          <w:lang w:eastAsia="zh-CN"/>
        </w:rPr>
      </w:pP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szCs w:val="22"/>
          <w:lang w:eastAsia="zh-CN"/>
        </w:rPr>
        <w:t xml:space="preserve"> Les membres du groupement ont donné mandat au mandataire, qui signe le présent acte d’engagement :</w:t>
      </w:r>
    </w:p>
    <w:p w14:paraId="673C5E68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szCs w:val="22"/>
          <w:lang w:eastAsia="zh-CN"/>
        </w:rPr>
      </w:pPr>
      <w:r w:rsidRPr="00F73505">
        <w:rPr>
          <w:i/>
          <w:szCs w:val="22"/>
          <w:lang w:eastAsia="zh-CN"/>
        </w:rPr>
        <w:t>(Cocher la ou les cases correspondantes)</w:t>
      </w:r>
    </w:p>
    <w:p w14:paraId="09B8D95D" w14:textId="77777777" w:rsidR="00A72E57" w:rsidRPr="00F73505" w:rsidRDefault="00A72E57" w:rsidP="00A72E57">
      <w:pPr>
        <w:tabs>
          <w:tab w:val="left" w:pos="426"/>
          <w:tab w:val="left" w:pos="851"/>
        </w:tabs>
        <w:suppressAutoHyphens/>
        <w:autoSpaceDE/>
        <w:autoSpaceDN/>
        <w:rPr>
          <w:szCs w:val="22"/>
          <w:lang w:eastAsia="zh-CN"/>
        </w:rPr>
      </w:pPr>
    </w:p>
    <w:p w14:paraId="6154FDD4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560" w:hanging="1560"/>
        <w:rPr>
          <w:szCs w:val="22"/>
          <w:lang w:eastAsia="zh-CN"/>
        </w:rPr>
      </w:pPr>
      <w:r w:rsidRPr="00F73505">
        <w:rPr>
          <w:szCs w:val="22"/>
          <w:lang w:eastAsia="zh-CN"/>
        </w:rPr>
        <w:tab/>
      </w: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szCs w:val="22"/>
          <w:lang w:eastAsia="zh-CN"/>
        </w:rPr>
        <w:tab/>
        <w:t>pour signer le présent acte d’engagement en leur nom et pour leur compte, pour les représenter vis-à-vis du représentant du pouvoir adjudicateur et pour coordonner l’ensemble des prestations ;</w:t>
      </w:r>
    </w:p>
    <w:p w14:paraId="3286537A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szCs w:val="22"/>
          <w:lang w:eastAsia="zh-CN"/>
        </w:rPr>
      </w:pPr>
      <w:r w:rsidRPr="00F73505">
        <w:rPr>
          <w:i/>
          <w:szCs w:val="22"/>
          <w:lang w:eastAsia="zh-CN"/>
        </w:rPr>
        <w:tab/>
      </w:r>
      <w:r w:rsidRPr="00F73505">
        <w:rPr>
          <w:i/>
          <w:szCs w:val="22"/>
          <w:lang w:eastAsia="zh-CN"/>
        </w:rPr>
        <w:tab/>
      </w:r>
      <w:r w:rsidRPr="00F73505">
        <w:rPr>
          <w:i/>
          <w:szCs w:val="22"/>
          <w:lang w:eastAsia="zh-CN"/>
        </w:rPr>
        <w:tab/>
        <w:t>(joindre les pouvoirs en annexe du présent document.)</w:t>
      </w:r>
    </w:p>
    <w:p w14:paraId="78BEFD2A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szCs w:val="22"/>
          <w:lang w:eastAsia="zh-CN"/>
        </w:rPr>
      </w:pPr>
    </w:p>
    <w:p w14:paraId="1CE2D62A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560" w:hanging="709"/>
        <w:rPr>
          <w:iCs/>
          <w:szCs w:val="22"/>
          <w:lang w:eastAsia="zh-CN"/>
        </w:rPr>
      </w:pP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szCs w:val="22"/>
          <w:lang w:eastAsia="zh-CN"/>
        </w:rPr>
        <w:tab/>
        <w:t>pour signer, en leur nom et pour leur compte, les modifications ultérieures du marché public ou de l’accord-cadre ;</w:t>
      </w:r>
    </w:p>
    <w:p w14:paraId="6C88599A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szCs w:val="22"/>
          <w:lang w:eastAsia="zh-CN"/>
        </w:rPr>
      </w:pPr>
      <w:r w:rsidRPr="00F73505">
        <w:rPr>
          <w:i/>
          <w:szCs w:val="22"/>
          <w:lang w:eastAsia="zh-CN"/>
        </w:rPr>
        <w:tab/>
      </w:r>
      <w:r w:rsidRPr="00F73505">
        <w:rPr>
          <w:i/>
          <w:szCs w:val="22"/>
          <w:lang w:eastAsia="zh-CN"/>
        </w:rPr>
        <w:tab/>
      </w:r>
      <w:r w:rsidRPr="00F73505">
        <w:rPr>
          <w:i/>
          <w:szCs w:val="22"/>
          <w:lang w:eastAsia="zh-CN"/>
        </w:rPr>
        <w:tab/>
        <w:t>(joindre les pouvoirs en annexe du présent document.)</w:t>
      </w:r>
    </w:p>
    <w:p w14:paraId="27A76422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iCs/>
          <w:szCs w:val="22"/>
          <w:lang w:eastAsia="zh-CN"/>
        </w:rPr>
      </w:pPr>
    </w:p>
    <w:p w14:paraId="703B91C4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134" w:hanging="850"/>
        <w:rPr>
          <w:szCs w:val="22"/>
          <w:lang w:eastAsia="zh-CN"/>
        </w:rPr>
      </w:pPr>
      <w:r w:rsidRPr="00F73505">
        <w:rPr>
          <w:szCs w:val="22"/>
          <w:lang w:eastAsia="zh-CN"/>
        </w:rPr>
        <w:tab/>
      </w: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i/>
          <w:iCs/>
          <w:szCs w:val="22"/>
          <w:lang w:eastAsia="zh-CN"/>
        </w:rPr>
        <w:t xml:space="preserve"> </w:t>
      </w:r>
      <w:r w:rsidRPr="00F73505">
        <w:rPr>
          <w:szCs w:val="22"/>
          <w:lang w:eastAsia="zh-CN"/>
        </w:rPr>
        <w:tab/>
        <w:t xml:space="preserve"> ont donné mandat au mandataire dans les conditions définies par les pouvoirs joints en annexe.</w:t>
      </w:r>
    </w:p>
    <w:p w14:paraId="49206A88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134" w:hanging="850"/>
        <w:rPr>
          <w:i/>
          <w:szCs w:val="22"/>
          <w:lang w:eastAsia="zh-CN"/>
        </w:rPr>
      </w:pPr>
    </w:p>
    <w:p w14:paraId="67B7A70C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i/>
          <w:szCs w:val="22"/>
          <w:lang w:eastAsia="zh-CN"/>
        </w:rPr>
      </w:pPr>
    </w:p>
    <w:p w14:paraId="7E3C013C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i/>
          <w:szCs w:val="22"/>
          <w:lang w:eastAsia="zh-CN"/>
        </w:rPr>
      </w:pP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szCs w:val="22"/>
          <w:lang w:eastAsia="zh-CN"/>
        </w:rPr>
        <w:t xml:space="preserve"> Les membres du groupement, qui signent le présent acte d’engagement :</w:t>
      </w:r>
    </w:p>
    <w:p w14:paraId="4ADCC4C2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szCs w:val="22"/>
          <w:lang w:eastAsia="zh-CN"/>
        </w:rPr>
      </w:pPr>
      <w:r w:rsidRPr="00F73505">
        <w:rPr>
          <w:i/>
          <w:szCs w:val="22"/>
          <w:lang w:eastAsia="zh-CN"/>
        </w:rPr>
        <w:t>(Cocher la case correspondante)</w:t>
      </w:r>
    </w:p>
    <w:p w14:paraId="71887C79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szCs w:val="22"/>
          <w:lang w:eastAsia="zh-CN"/>
        </w:rPr>
      </w:pPr>
    </w:p>
    <w:p w14:paraId="248F7FDD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560" w:hanging="709"/>
        <w:rPr>
          <w:szCs w:val="22"/>
          <w:lang w:eastAsia="zh-CN"/>
        </w:rPr>
      </w:pP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szCs w:val="22"/>
          <w:lang w:eastAsia="zh-CN"/>
        </w:rPr>
        <w:tab/>
        <w:t>donnent mandat au mandataire, qui l’accepte, pour les représenter vis-à-vis de l’acheteur et pour coordonner l’ensemble des prestations ;</w:t>
      </w:r>
    </w:p>
    <w:p w14:paraId="3B7FD67C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701" w:hanging="850"/>
        <w:rPr>
          <w:szCs w:val="22"/>
          <w:lang w:eastAsia="zh-CN"/>
        </w:rPr>
      </w:pPr>
    </w:p>
    <w:p w14:paraId="0FBD1775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560" w:hanging="709"/>
        <w:rPr>
          <w:iCs/>
          <w:szCs w:val="22"/>
          <w:lang w:eastAsia="zh-CN"/>
        </w:rPr>
      </w:pP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szCs w:val="22"/>
          <w:lang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38D6B9B6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rPr>
          <w:iCs/>
          <w:szCs w:val="22"/>
          <w:lang w:eastAsia="zh-CN"/>
        </w:rPr>
      </w:pPr>
    </w:p>
    <w:p w14:paraId="473CD854" w14:textId="77777777" w:rsidR="00A72E57" w:rsidRPr="00F73505" w:rsidRDefault="00A72E57" w:rsidP="00A72E57">
      <w:pPr>
        <w:tabs>
          <w:tab w:val="left" w:pos="851"/>
        </w:tabs>
        <w:suppressAutoHyphens/>
        <w:autoSpaceDE/>
        <w:autoSpaceDN/>
        <w:ind w:left="1134" w:hanging="850"/>
        <w:rPr>
          <w:i/>
          <w:szCs w:val="22"/>
          <w:lang w:eastAsia="zh-CN"/>
        </w:rPr>
      </w:pPr>
      <w:r w:rsidRPr="00F73505">
        <w:rPr>
          <w:szCs w:val="22"/>
          <w:lang w:eastAsia="zh-CN"/>
        </w:rPr>
        <w:tab/>
      </w:r>
      <w:r w:rsidRPr="00F73505">
        <w:rPr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505">
        <w:rPr>
          <w:szCs w:val="22"/>
          <w:lang w:eastAsia="zh-CN"/>
        </w:rPr>
        <w:instrText xml:space="preserve"> FORMCHECKBOX </w:instrText>
      </w:r>
      <w:r w:rsidR="00333FBF">
        <w:rPr>
          <w:szCs w:val="22"/>
          <w:lang w:eastAsia="zh-CN"/>
        </w:rPr>
      </w:r>
      <w:r w:rsidR="00333FBF">
        <w:rPr>
          <w:szCs w:val="22"/>
          <w:lang w:eastAsia="zh-CN"/>
        </w:rPr>
        <w:fldChar w:fldCharType="separate"/>
      </w:r>
      <w:r w:rsidRPr="00F73505">
        <w:rPr>
          <w:szCs w:val="22"/>
          <w:lang w:eastAsia="zh-CN"/>
        </w:rPr>
        <w:fldChar w:fldCharType="end"/>
      </w:r>
      <w:r w:rsidRPr="00F73505">
        <w:rPr>
          <w:i/>
          <w:iCs/>
          <w:szCs w:val="22"/>
          <w:lang w:eastAsia="zh-CN"/>
        </w:rPr>
        <w:t xml:space="preserve"> </w:t>
      </w:r>
      <w:r w:rsidRPr="00F73505">
        <w:rPr>
          <w:szCs w:val="22"/>
          <w:lang w:eastAsia="zh-CN"/>
        </w:rPr>
        <w:tab/>
        <w:t xml:space="preserve"> donnent mandat au mandataire dans les conditions définies ci-dessous :</w:t>
      </w:r>
    </w:p>
    <w:p w14:paraId="58823CE4" w14:textId="77777777" w:rsidR="00A72E57" w:rsidRDefault="00A72E57" w:rsidP="00A72E57">
      <w:pPr>
        <w:tabs>
          <w:tab w:val="left" w:pos="851"/>
        </w:tabs>
        <w:suppressAutoHyphens/>
        <w:autoSpaceDE/>
        <w:autoSpaceDN/>
        <w:ind w:left="1134" w:hanging="850"/>
        <w:rPr>
          <w:i/>
          <w:szCs w:val="22"/>
          <w:lang w:eastAsia="zh-CN"/>
        </w:rPr>
      </w:pPr>
      <w:r w:rsidRPr="00F73505">
        <w:rPr>
          <w:i/>
          <w:szCs w:val="22"/>
          <w:lang w:eastAsia="zh-CN"/>
        </w:rPr>
        <w:tab/>
      </w:r>
      <w:r w:rsidRPr="00F73505">
        <w:rPr>
          <w:i/>
          <w:szCs w:val="22"/>
          <w:lang w:eastAsia="zh-CN"/>
        </w:rPr>
        <w:tab/>
      </w:r>
      <w:r w:rsidRPr="00F73505">
        <w:rPr>
          <w:i/>
          <w:szCs w:val="22"/>
          <w:lang w:eastAsia="zh-CN"/>
        </w:rPr>
        <w:tab/>
        <w:t xml:space="preserve"> (Donner des précisions sur l’étendue du mandat.)</w:t>
      </w:r>
    </w:p>
    <w:p w14:paraId="22F860BB" w14:textId="77777777" w:rsidR="000771F4" w:rsidRPr="00F73505" w:rsidRDefault="000771F4" w:rsidP="00A72E57">
      <w:pPr>
        <w:tabs>
          <w:tab w:val="left" w:pos="851"/>
        </w:tabs>
        <w:suppressAutoHyphens/>
        <w:autoSpaceDE/>
        <w:autoSpaceDN/>
        <w:ind w:left="1134" w:hanging="850"/>
        <w:rPr>
          <w:szCs w:val="22"/>
          <w:lang w:eastAsia="zh-CN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6"/>
        <w:gridCol w:w="2549"/>
        <w:gridCol w:w="2549"/>
      </w:tblGrid>
      <w:tr w:rsidR="00A72E57" w:rsidRPr="00F73505" w14:paraId="08A3AC39" w14:textId="77777777" w:rsidTr="00A72E57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73DB8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Nom, prénom et qualité</w:t>
            </w:r>
          </w:p>
          <w:p w14:paraId="27316D79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du signataire (*)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94240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Lieu et date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C2904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jc w:val="center"/>
              <w:rPr>
                <w:b/>
                <w:bCs/>
                <w:szCs w:val="22"/>
                <w:lang w:eastAsia="zh-CN"/>
              </w:rPr>
            </w:pPr>
            <w:r w:rsidRPr="00F73505">
              <w:rPr>
                <w:b/>
                <w:bCs/>
                <w:szCs w:val="22"/>
                <w:lang w:eastAsia="zh-CN"/>
              </w:rPr>
              <w:t>Signature</w:t>
            </w:r>
          </w:p>
        </w:tc>
      </w:tr>
      <w:tr w:rsidR="00A72E57" w:rsidRPr="00F73505" w14:paraId="698536F5" w14:textId="77777777" w:rsidTr="00A72E57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1BAF2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  <w:p w14:paraId="61C988F9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  <w:p w14:paraId="3B22BB7D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246DD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89DA3" w14:textId="77777777" w:rsidR="00A72E57" w:rsidRPr="00F73505" w:rsidRDefault="00A72E57" w:rsidP="00A35E41">
            <w:pPr>
              <w:tabs>
                <w:tab w:val="left" w:pos="851"/>
              </w:tabs>
              <w:suppressAutoHyphens/>
              <w:autoSpaceDE/>
              <w:autoSpaceDN/>
              <w:snapToGrid w:val="0"/>
              <w:rPr>
                <w:bCs/>
                <w:szCs w:val="22"/>
                <w:lang w:eastAsia="zh-CN"/>
              </w:rPr>
            </w:pPr>
          </w:p>
        </w:tc>
      </w:tr>
    </w:tbl>
    <w:p w14:paraId="197E585B" w14:textId="77777777" w:rsidR="00A72E57" w:rsidRPr="00F73505" w:rsidRDefault="00A72E57" w:rsidP="00A72E57">
      <w:pPr>
        <w:rPr>
          <w:szCs w:val="22"/>
        </w:rPr>
      </w:pPr>
      <w:r w:rsidRPr="00F73505">
        <w:rPr>
          <w:lang w:eastAsia="zh-CN"/>
        </w:rPr>
        <w:t>(*) Le signataire doit avoir le pouvoir d’engager la personne qu’il représente.</w:t>
      </w:r>
    </w:p>
    <w:p w14:paraId="5C3E0E74" w14:textId="77777777" w:rsidR="00A72E57" w:rsidRPr="00F73505" w:rsidRDefault="00A72E57">
      <w:pPr>
        <w:rPr>
          <w:szCs w:val="22"/>
        </w:rPr>
      </w:pPr>
    </w:p>
    <w:p w14:paraId="66A1FAB9" w14:textId="77777777" w:rsidR="00BF0BCA" w:rsidRPr="00F73505" w:rsidRDefault="00BF0BCA">
      <w:pPr>
        <w:rPr>
          <w:szCs w:val="22"/>
        </w:rPr>
      </w:pPr>
    </w:p>
    <w:p w14:paraId="76BB753C" w14:textId="77777777" w:rsidR="00BF0BCA" w:rsidRPr="00F73505" w:rsidRDefault="00BF0BCA">
      <w:pPr>
        <w:rPr>
          <w:szCs w:val="22"/>
        </w:rPr>
      </w:pPr>
    </w:p>
    <w:p w14:paraId="513DA1E0" w14:textId="77777777" w:rsidR="00BF0BCA" w:rsidRPr="00F73505" w:rsidRDefault="00BF0BCA">
      <w:pPr>
        <w:rPr>
          <w:szCs w:val="22"/>
        </w:rPr>
      </w:pPr>
    </w:p>
    <w:tbl>
      <w:tblPr>
        <w:tblpPr w:leftFromText="141" w:rightFromText="141" w:vertAnchor="page" w:horzAnchor="margin" w:tblpY="1291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88"/>
      </w:tblGrid>
      <w:tr w:rsidR="00BF0BCA" w:rsidRPr="00F73505" w14:paraId="158158D7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CE51" w14:textId="77777777" w:rsidR="00BF0BCA" w:rsidRPr="00F73505" w:rsidRDefault="00BF0BCA" w:rsidP="00BF0BCA">
            <w:pPr>
              <w:rPr>
                <w:b/>
                <w:szCs w:val="22"/>
              </w:rPr>
            </w:pPr>
            <w:r w:rsidRPr="00F73505">
              <w:rPr>
                <w:b/>
                <w:szCs w:val="22"/>
              </w:rPr>
              <w:t>VISAS</w:t>
            </w:r>
          </w:p>
          <w:p w14:paraId="75CAC6F5" w14:textId="77777777" w:rsidR="00BF0BCA" w:rsidRPr="00F73505" w:rsidRDefault="00BF0BCA" w:rsidP="007929CF"/>
          <w:p w14:paraId="66060428" w14:textId="77777777" w:rsidR="00BF0BCA" w:rsidRDefault="00BF0BCA" w:rsidP="007929CF"/>
          <w:p w14:paraId="1D0656FE" w14:textId="77777777" w:rsidR="00B93798" w:rsidRDefault="00B93798" w:rsidP="007929CF"/>
          <w:p w14:paraId="7B37605A" w14:textId="77777777" w:rsidR="00B93798" w:rsidRPr="00F73505" w:rsidRDefault="00B93798" w:rsidP="007929CF"/>
          <w:p w14:paraId="394798F2" w14:textId="77777777" w:rsidR="00BF0BCA" w:rsidRPr="00F73505" w:rsidRDefault="00BF0BCA" w:rsidP="007929CF"/>
          <w:p w14:paraId="3889A505" w14:textId="77777777" w:rsidR="00BF0BCA" w:rsidRPr="00F73505" w:rsidRDefault="00BF0BCA" w:rsidP="007929CF"/>
          <w:p w14:paraId="29079D35" w14:textId="77777777" w:rsidR="00BF0BCA" w:rsidRPr="00F73505" w:rsidRDefault="00BF0BCA" w:rsidP="007929CF"/>
        </w:tc>
      </w:tr>
      <w:tr w:rsidR="00BF0BCA" w:rsidRPr="00F73505" w14:paraId="1B0A5FA5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51B9" w14:textId="77777777" w:rsidR="00BF0BCA" w:rsidRPr="00F73505" w:rsidRDefault="00BF0BCA" w:rsidP="007929CF">
            <w:pPr>
              <w:jc w:val="center"/>
              <w:rPr>
                <w:b/>
                <w:i/>
                <w:szCs w:val="22"/>
              </w:rPr>
            </w:pPr>
            <w:r w:rsidRPr="00F73505">
              <w:rPr>
                <w:b/>
                <w:i/>
                <w:szCs w:val="22"/>
              </w:rPr>
              <w:t>Acceptation de l’offre</w:t>
            </w:r>
          </w:p>
        </w:tc>
      </w:tr>
      <w:tr w:rsidR="00BF0BCA" w:rsidRPr="00F73505" w14:paraId="4C688283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86DC7" w14:textId="77777777" w:rsidR="00BF0BCA" w:rsidRPr="00F73505" w:rsidRDefault="00BF0BCA" w:rsidP="007929CF">
            <w:pPr>
              <w:jc w:val="center"/>
              <w:rPr>
                <w:b/>
                <w:szCs w:val="22"/>
              </w:rPr>
            </w:pPr>
          </w:p>
          <w:p w14:paraId="6B1F3FDD" w14:textId="77777777" w:rsidR="00BF0BCA" w:rsidRPr="00F73505" w:rsidRDefault="00BF0BCA" w:rsidP="007929CF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Est acceptée la présente offre pour valoir acte d’engagement</w:t>
            </w:r>
          </w:p>
          <w:p w14:paraId="0C8B0C56" w14:textId="77777777" w:rsidR="00BF0BCA" w:rsidRPr="00F73505" w:rsidRDefault="008E38F7" w:rsidP="007929CF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 xml:space="preserve">A </w:t>
            </w:r>
            <w:r w:rsidR="000B367B">
              <w:rPr>
                <w:szCs w:val="22"/>
              </w:rPr>
              <w:t>Besançon</w:t>
            </w:r>
            <w:r w:rsidRPr="00F73505">
              <w:rPr>
                <w:szCs w:val="22"/>
              </w:rPr>
              <w:t>, le</w:t>
            </w:r>
          </w:p>
          <w:p w14:paraId="46C9316A" w14:textId="77777777" w:rsidR="00BF0BCA" w:rsidRPr="00F73505" w:rsidRDefault="00BF0BCA" w:rsidP="008E38F7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Le représentant du pouvoir adjudicateur</w:t>
            </w:r>
          </w:p>
          <w:p w14:paraId="53BD644D" w14:textId="77777777" w:rsidR="008E38F7" w:rsidRPr="00F73505" w:rsidRDefault="008E38F7" w:rsidP="008E38F7">
            <w:pPr>
              <w:jc w:val="center"/>
              <w:rPr>
                <w:szCs w:val="22"/>
              </w:rPr>
            </w:pPr>
          </w:p>
          <w:p w14:paraId="1A3FAC43" w14:textId="77777777" w:rsidR="008E38F7" w:rsidRPr="00F73505" w:rsidRDefault="008E38F7" w:rsidP="008E38F7">
            <w:pPr>
              <w:jc w:val="center"/>
              <w:rPr>
                <w:szCs w:val="22"/>
              </w:rPr>
            </w:pPr>
          </w:p>
          <w:p w14:paraId="2BBD94B2" w14:textId="77777777" w:rsidR="008E38F7" w:rsidRPr="00F73505" w:rsidRDefault="008E38F7" w:rsidP="008E38F7">
            <w:pPr>
              <w:jc w:val="center"/>
              <w:rPr>
                <w:szCs w:val="22"/>
              </w:rPr>
            </w:pPr>
          </w:p>
          <w:p w14:paraId="5854DE7F" w14:textId="77777777" w:rsidR="008E38F7" w:rsidRPr="00F73505" w:rsidRDefault="008E38F7" w:rsidP="008E38F7">
            <w:pPr>
              <w:jc w:val="center"/>
              <w:rPr>
                <w:szCs w:val="22"/>
              </w:rPr>
            </w:pPr>
          </w:p>
          <w:p w14:paraId="2CA7ADD4" w14:textId="77777777" w:rsidR="008E38F7" w:rsidRPr="00F73505" w:rsidRDefault="008E38F7" w:rsidP="008E38F7">
            <w:pPr>
              <w:jc w:val="center"/>
              <w:rPr>
                <w:szCs w:val="22"/>
              </w:rPr>
            </w:pPr>
          </w:p>
          <w:p w14:paraId="314EE24A" w14:textId="77777777" w:rsidR="007929CF" w:rsidRPr="00F73505" w:rsidRDefault="007929CF" w:rsidP="008E38F7">
            <w:pPr>
              <w:jc w:val="center"/>
              <w:rPr>
                <w:szCs w:val="22"/>
              </w:rPr>
            </w:pPr>
          </w:p>
          <w:p w14:paraId="4AD5A5CF" w14:textId="77777777" w:rsidR="00BF0BCA" w:rsidRPr="00F73505" w:rsidRDefault="00BF0BCA" w:rsidP="008E38F7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habilité par arrêté du 22 juin 2007 modifié portant désignation des personnes n’appartenant pas</w:t>
            </w:r>
          </w:p>
          <w:p w14:paraId="6D8468AD" w14:textId="77777777" w:rsidR="00BF0BCA" w:rsidRPr="00F73505" w:rsidRDefault="00BF0BCA" w:rsidP="008E38F7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à l’administration centrale signataires des marchés publics et des accords cadres du ministère</w:t>
            </w:r>
          </w:p>
          <w:p w14:paraId="5E5172A7" w14:textId="77777777" w:rsidR="00BF0BCA" w:rsidRPr="00F73505" w:rsidRDefault="00BF0BCA" w:rsidP="008E38F7">
            <w:pPr>
              <w:jc w:val="center"/>
              <w:rPr>
                <w:b/>
                <w:szCs w:val="22"/>
              </w:rPr>
            </w:pPr>
            <w:r w:rsidRPr="00F73505">
              <w:rPr>
                <w:szCs w:val="22"/>
              </w:rPr>
              <w:t>de la Défense paru au JO du 14 juillet 2007</w:t>
            </w:r>
          </w:p>
        </w:tc>
      </w:tr>
      <w:tr w:rsidR="00BF0BCA" w:rsidRPr="00F73505" w14:paraId="2ADB9AAF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DE7D" w14:textId="77777777" w:rsidR="00BF0BCA" w:rsidRPr="00F73505" w:rsidRDefault="00BF0BCA" w:rsidP="007929CF">
            <w:pPr>
              <w:jc w:val="center"/>
              <w:rPr>
                <w:b/>
                <w:i/>
                <w:szCs w:val="22"/>
              </w:rPr>
            </w:pPr>
            <w:r w:rsidRPr="00F73505">
              <w:rPr>
                <w:b/>
                <w:i/>
                <w:szCs w:val="22"/>
              </w:rPr>
              <w:t>Date d’effet du marché</w:t>
            </w:r>
          </w:p>
        </w:tc>
      </w:tr>
      <w:tr w:rsidR="00BF0BCA" w:rsidRPr="00F73505" w14:paraId="16D7DFBB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4669" w14:textId="77777777" w:rsidR="007929CF" w:rsidRPr="00F73505" w:rsidRDefault="007929CF" w:rsidP="007929CF">
            <w:pPr>
              <w:jc w:val="left"/>
              <w:rPr>
                <w:szCs w:val="22"/>
              </w:rPr>
            </w:pPr>
          </w:p>
          <w:p w14:paraId="7389FA0D" w14:textId="77777777" w:rsidR="00BF0BCA" w:rsidRPr="00F73505" w:rsidRDefault="00BF0BCA" w:rsidP="007929CF">
            <w:pPr>
              <w:jc w:val="left"/>
              <w:rPr>
                <w:szCs w:val="22"/>
              </w:rPr>
            </w:pPr>
            <w:r w:rsidRPr="00F73505">
              <w:rPr>
                <w:szCs w:val="22"/>
              </w:rPr>
              <w:t>Notification du marché dans les locaux du RPA :</w:t>
            </w:r>
          </w:p>
          <w:p w14:paraId="57590049" w14:textId="77777777" w:rsidR="00BF0BCA" w:rsidRPr="00F73505" w:rsidRDefault="00BF0BCA" w:rsidP="00BF0BCA">
            <w:pPr>
              <w:rPr>
                <w:szCs w:val="22"/>
              </w:rPr>
            </w:pPr>
          </w:p>
          <w:p w14:paraId="103D00F3" w14:textId="77777777" w:rsidR="007929CF" w:rsidRPr="00F73505" w:rsidRDefault="00BF0BCA" w:rsidP="00BF0BCA">
            <w:pPr>
              <w:rPr>
                <w:szCs w:val="22"/>
              </w:rPr>
            </w:pPr>
            <w:r w:rsidRPr="00F73505">
              <w:rPr>
                <w:szCs w:val="22"/>
              </w:rPr>
              <w:t>Reçu, le</w:t>
            </w:r>
          </w:p>
          <w:p w14:paraId="0C5B615A" w14:textId="77777777" w:rsidR="007929CF" w:rsidRPr="00F73505" w:rsidRDefault="007929CF" w:rsidP="00BF0BCA">
            <w:pPr>
              <w:rPr>
                <w:szCs w:val="22"/>
              </w:rPr>
            </w:pPr>
          </w:p>
          <w:p w14:paraId="52AC8495" w14:textId="77777777" w:rsidR="00BF0BCA" w:rsidRPr="00F73505" w:rsidRDefault="00BF0BCA" w:rsidP="007929CF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Cachet et signature de l’entrepreneur</w:t>
            </w:r>
          </w:p>
          <w:p w14:paraId="09F48685" w14:textId="77777777" w:rsidR="00BF0BCA" w:rsidRPr="00F73505" w:rsidRDefault="00BF0BCA" w:rsidP="007929CF">
            <w:pPr>
              <w:jc w:val="center"/>
              <w:rPr>
                <w:szCs w:val="22"/>
              </w:rPr>
            </w:pPr>
            <w:r w:rsidRPr="00F73505">
              <w:rPr>
                <w:szCs w:val="22"/>
              </w:rPr>
              <w:t>Nom et qualité du signataire</w:t>
            </w:r>
          </w:p>
          <w:p w14:paraId="792F1AA2" w14:textId="77777777" w:rsidR="00BF0BCA" w:rsidRPr="00F73505" w:rsidRDefault="00BF0BCA" w:rsidP="007929CF"/>
          <w:p w14:paraId="1A499DFC" w14:textId="77777777" w:rsidR="007929CF" w:rsidRPr="00F73505" w:rsidRDefault="007929CF" w:rsidP="007929CF"/>
          <w:p w14:paraId="5E7E3C41" w14:textId="77777777" w:rsidR="007929CF" w:rsidRPr="00F73505" w:rsidRDefault="007929CF" w:rsidP="007929CF"/>
          <w:p w14:paraId="03F828E4" w14:textId="77777777" w:rsidR="007929CF" w:rsidRPr="00F73505" w:rsidRDefault="007929CF" w:rsidP="007929CF"/>
          <w:p w14:paraId="2AC57CB0" w14:textId="77777777" w:rsidR="007929CF" w:rsidRPr="00F73505" w:rsidRDefault="007929CF" w:rsidP="007929CF"/>
          <w:p w14:paraId="5186B13D" w14:textId="77777777" w:rsidR="007929CF" w:rsidRPr="00F73505" w:rsidRDefault="007929CF" w:rsidP="007929CF"/>
        </w:tc>
      </w:tr>
      <w:tr w:rsidR="00BF0BCA" w:rsidRPr="00F73505" w14:paraId="198ED2C6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D90F" w14:textId="77777777" w:rsidR="00BF0BCA" w:rsidRPr="00F73505" w:rsidRDefault="00BF0BCA" w:rsidP="007929CF">
            <w:pPr>
              <w:jc w:val="center"/>
              <w:rPr>
                <w:b/>
                <w:i/>
                <w:szCs w:val="22"/>
              </w:rPr>
            </w:pPr>
            <w:r w:rsidRPr="00F73505">
              <w:rPr>
                <w:b/>
                <w:i/>
                <w:szCs w:val="22"/>
              </w:rPr>
              <w:t xml:space="preserve">Notification du marché par voie </w:t>
            </w:r>
            <w:r w:rsidR="007929CF" w:rsidRPr="00F73505">
              <w:rPr>
                <w:b/>
                <w:i/>
                <w:szCs w:val="22"/>
              </w:rPr>
              <w:t>électronique</w:t>
            </w:r>
          </w:p>
        </w:tc>
      </w:tr>
      <w:tr w:rsidR="007929CF" w:rsidRPr="00BF0BCA" w14:paraId="05445D48" w14:textId="77777777" w:rsidTr="007929CF">
        <w:tc>
          <w:tcPr>
            <w:tcW w:w="10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C439" w14:textId="77777777" w:rsidR="007929CF" w:rsidRPr="00F73505" w:rsidRDefault="007929CF" w:rsidP="007929CF">
            <w:pPr>
              <w:jc w:val="center"/>
            </w:pPr>
          </w:p>
          <w:p w14:paraId="1349B38C" w14:textId="77777777" w:rsidR="007929CF" w:rsidRDefault="007929CF" w:rsidP="007929CF">
            <w:pPr>
              <w:jc w:val="center"/>
            </w:pPr>
            <w:r w:rsidRPr="00F73505">
              <w:t>Joindre l’accusé de réception de la PLACE</w:t>
            </w:r>
          </w:p>
          <w:p w14:paraId="3D404BC9" w14:textId="77777777" w:rsidR="007929CF" w:rsidRPr="007929CF" w:rsidRDefault="007929CF" w:rsidP="007929CF">
            <w:pPr>
              <w:jc w:val="center"/>
            </w:pPr>
          </w:p>
        </w:tc>
      </w:tr>
    </w:tbl>
    <w:p w14:paraId="61319B8A" w14:textId="77777777" w:rsidR="00BF0BCA" w:rsidRDefault="00BF0BCA" w:rsidP="00BF0BCA">
      <w:pPr>
        <w:rPr>
          <w:szCs w:val="22"/>
        </w:rPr>
      </w:pPr>
    </w:p>
    <w:sectPr w:rsidR="00BF0BCA" w:rsidSect="0085558A">
      <w:pgSz w:w="11906" w:h="16838"/>
      <w:pgMar w:top="1134" w:right="851" w:bottom="709" w:left="851" w:header="567" w:footer="30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F735C" w14:textId="77777777" w:rsidR="00E23042" w:rsidRDefault="00E23042">
      <w:r>
        <w:separator/>
      </w:r>
    </w:p>
  </w:endnote>
  <w:endnote w:type="continuationSeparator" w:id="0">
    <w:p w14:paraId="3A413BF6" w14:textId="77777777" w:rsidR="00E23042" w:rsidRDefault="00E2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E11C3" w14:textId="3972BB84" w:rsidR="00C432BF" w:rsidRPr="00456AEC" w:rsidRDefault="00C432BF" w:rsidP="004972AC">
    <w:pPr>
      <w:tabs>
        <w:tab w:val="center" w:pos="5103"/>
        <w:tab w:val="right" w:pos="10206"/>
      </w:tabs>
      <w:overflowPunct/>
      <w:autoSpaceDE/>
      <w:autoSpaceDN/>
      <w:adjustRightInd/>
      <w:textAlignment w:val="auto"/>
      <w:rPr>
        <w:sz w:val="20"/>
      </w:rPr>
    </w:pPr>
    <w:r>
      <w:rPr>
        <w:sz w:val="20"/>
      </w:rPr>
      <w:t>AE</w:t>
    </w:r>
    <w:r w:rsidR="004972AC">
      <w:rPr>
        <w:sz w:val="20"/>
      </w:rPr>
      <w:tab/>
    </w:r>
    <w:r w:rsidR="004972AC">
      <w:rPr>
        <w:sz w:val="20"/>
      </w:rPr>
      <w:tab/>
    </w:r>
    <w:r w:rsidRPr="00456AEC">
      <w:rPr>
        <w:sz w:val="20"/>
      </w:rPr>
      <w:t xml:space="preserve">Page </w:t>
    </w:r>
    <w:r w:rsidRPr="00456AEC">
      <w:rPr>
        <w:sz w:val="20"/>
      </w:rPr>
      <w:fldChar w:fldCharType="begin"/>
    </w:r>
    <w:r w:rsidRPr="00456AEC">
      <w:rPr>
        <w:sz w:val="20"/>
      </w:rPr>
      <w:instrText>PAGE   \* MERGEFORMAT</w:instrText>
    </w:r>
    <w:r w:rsidRPr="00456AEC">
      <w:rPr>
        <w:sz w:val="20"/>
      </w:rPr>
      <w:fldChar w:fldCharType="separate"/>
    </w:r>
    <w:r w:rsidR="00333FBF">
      <w:rPr>
        <w:noProof/>
        <w:sz w:val="20"/>
      </w:rPr>
      <w:t>6</w:t>
    </w:r>
    <w:r w:rsidRPr="00456AEC">
      <w:rPr>
        <w:sz w:val="20"/>
      </w:rPr>
      <w:fldChar w:fldCharType="end"/>
    </w:r>
    <w:r w:rsidRPr="00456AEC">
      <w:rPr>
        <w:sz w:val="20"/>
      </w:rPr>
      <w:t>/</w:t>
    </w:r>
    <w:r w:rsidRPr="00456AEC">
      <w:rPr>
        <w:sz w:val="20"/>
      </w:rPr>
      <w:fldChar w:fldCharType="begin"/>
    </w:r>
    <w:r w:rsidRPr="00456AEC">
      <w:rPr>
        <w:sz w:val="20"/>
      </w:rPr>
      <w:instrText xml:space="preserve"> NUMPAGES   \* MERGEFORMAT </w:instrText>
    </w:r>
    <w:r w:rsidRPr="00456AEC">
      <w:rPr>
        <w:sz w:val="20"/>
      </w:rPr>
      <w:fldChar w:fldCharType="separate"/>
    </w:r>
    <w:r w:rsidR="00333FBF">
      <w:rPr>
        <w:noProof/>
        <w:sz w:val="20"/>
      </w:rPr>
      <w:t>10</w:t>
    </w:r>
    <w:r w:rsidRPr="00456AE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28B4B" w14:textId="77777777" w:rsidR="00E23042" w:rsidRDefault="00E23042">
      <w:r>
        <w:separator/>
      </w:r>
    </w:p>
  </w:footnote>
  <w:footnote w:type="continuationSeparator" w:id="0">
    <w:p w14:paraId="37EFA3E3" w14:textId="77777777" w:rsidR="00E23042" w:rsidRDefault="00E23042">
      <w:r>
        <w:continuationSeparator/>
      </w:r>
    </w:p>
  </w:footnote>
  <w:footnote w:id="1">
    <w:p w14:paraId="688B8D8B" w14:textId="77777777" w:rsidR="00632942" w:rsidRPr="00A74707" w:rsidRDefault="00632942" w:rsidP="00632942">
      <w:pPr>
        <w:pStyle w:val="Notedebasdepage"/>
        <w:rPr>
          <w:rFonts w:cs="Arial"/>
        </w:rPr>
      </w:pPr>
      <w:r w:rsidRPr="00A74707">
        <w:t>1.Rayer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7409B" w14:textId="77777777" w:rsidR="00FD3E19" w:rsidRPr="00FD3E19" w:rsidRDefault="00860A81" w:rsidP="00FD3E19">
    <w:pPr>
      <w:tabs>
        <w:tab w:val="center" w:pos="5103"/>
        <w:tab w:val="right" w:pos="10206"/>
      </w:tabs>
      <w:overflowPunct/>
      <w:autoSpaceDE/>
      <w:autoSpaceDN/>
      <w:adjustRightInd/>
      <w:jc w:val="left"/>
      <w:textAlignment w:val="auto"/>
      <w:rPr>
        <w:rFonts w:ascii="Arial" w:hAnsi="Arial"/>
      </w:rPr>
    </w:pPr>
    <w:r w:rsidRPr="004B0EAD">
      <w:rPr>
        <w:szCs w:val="24"/>
      </w:rPr>
      <w:t xml:space="preserve">COSI </w:t>
    </w:r>
    <w:r w:rsidR="004E4937" w:rsidRPr="004B0EAD">
      <w:t>453004</w:t>
    </w:r>
    <w:r w:rsidR="00FD3E19" w:rsidRPr="00FD3E19">
      <w:rPr>
        <w:szCs w:val="24"/>
      </w:rPr>
      <w:tab/>
    </w:r>
    <w:r w:rsidR="00FD3E19" w:rsidRPr="00FD3E19">
      <w:rPr>
        <w:szCs w:val="24"/>
      </w:rPr>
      <w:tab/>
      <w:t xml:space="preserve">Projet </w:t>
    </w:r>
    <w:r w:rsidR="00FD3E19" w:rsidRPr="004B0EAD">
      <w:rPr>
        <w:szCs w:val="24"/>
      </w:rPr>
      <w:t>n°</w:t>
    </w:r>
    <w:r w:rsidR="004E4937" w:rsidRPr="004B0EAD">
      <w:rPr>
        <w:bCs/>
        <w:szCs w:val="22"/>
      </w:rPr>
      <w:t>26-BCO05-008</w:t>
    </w:r>
  </w:p>
  <w:p w14:paraId="31A560F4" w14:textId="77777777" w:rsidR="00C432BF" w:rsidRPr="00FD3E19" w:rsidRDefault="00C432BF" w:rsidP="00FD3E19">
    <w:pPr>
      <w:pStyle w:val="En-tte"/>
      <w:rPr>
        <w:rStyle w:val="Numrodepa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976971A"/>
    <w:lvl w:ilvl="0">
      <w:numFmt w:val="decimal"/>
      <w:lvlText w:val="*"/>
      <w:lvlJc w:val="left"/>
    </w:lvl>
  </w:abstractNum>
  <w:abstractNum w:abstractNumId="1" w15:restartNumberingAfterBreak="0">
    <w:nsid w:val="081D6D38"/>
    <w:multiLevelType w:val="hybridMultilevel"/>
    <w:tmpl w:val="1E145552"/>
    <w:lvl w:ilvl="0" w:tplc="51E29F3A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12F8"/>
    <w:multiLevelType w:val="hybridMultilevel"/>
    <w:tmpl w:val="84F077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67D05"/>
    <w:multiLevelType w:val="hybridMultilevel"/>
    <w:tmpl w:val="E682C8DE"/>
    <w:lvl w:ilvl="0" w:tplc="D3BA33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C3C5BAC"/>
    <w:multiLevelType w:val="hybridMultilevel"/>
    <w:tmpl w:val="62FE45FC"/>
    <w:lvl w:ilvl="0" w:tplc="D3BA33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EB0CB464"/>
    <w:lvl w:ilvl="0">
      <w:start w:val="1"/>
      <w:numFmt w:val="decimal"/>
      <w:suff w:val="nothing"/>
      <w:lvlText w:val=" ARTICLE %1 -"/>
      <w:lvlJc w:val="left"/>
      <w:pPr>
        <w:ind w:left="8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single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nothing"/>
      <w:lvlText w:val="%1.%2"/>
      <w:lvlJc w:val="left"/>
      <w:pPr>
        <w:ind w:left="8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nothing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suff w:val="nothing"/>
      <w:lvlText w:val="%1.%2.%3.%4"/>
      <w:lvlJc w:val="left"/>
      <w:pPr>
        <w:ind w:left="19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5412"/>
        </w:tabs>
        <w:ind w:left="5412" w:hanging="1584"/>
      </w:pPr>
      <w:rPr>
        <w:rFonts w:hint="default"/>
      </w:rPr>
    </w:lvl>
  </w:abstractNum>
  <w:abstractNum w:abstractNumId="6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390C3585"/>
    <w:multiLevelType w:val="hybridMultilevel"/>
    <w:tmpl w:val="F496AB9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0443F"/>
    <w:multiLevelType w:val="multilevel"/>
    <w:tmpl w:val="7DAEEC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"/>
      <w:lvlText w:val="%1.%2"/>
      <w:lvlJc w:val="left"/>
      <w:pPr>
        <w:ind w:left="1192" w:hanging="360"/>
      </w:pPr>
      <w:rPr>
        <w:rFonts w:hint="default"/>
      </w:rPr>
    </w:lvl>
    <w:lvl w:ilvl="2">
      <w:start w:val="1"/>
      <w:numFmt w:val="decimal"/>
      <w:pStyle w:val="Titre2"/>
      <w:lvlText w:val="%1.%2.%3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6" w:hanging="1440"/>
      </w:pPr>
      <w:rPr>
        <w:rFonts w:hint="default"/>
      </w:rPr>
    </w:lvl>
  </w:abstractNum>
  <w:abstractNum w:abstractNumId="9" w15:restartNumberingAfterBreak="0">
    <w:nsid w:val="3CE0109E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2F542E"/>
    <w:multiLevelType w:val="hybridMultilevel"/>
    <w:tmpl w:val="6B3C3C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05DD2"/>
    <w:multiLevelType w:val="hybridMultilevel"/>
    <w:tmpl w:val="FE22F2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 w15:restartNumberingAfterBreak="0">
    <w:nsid w:val="5F4E784B"/>
    <w:multiLevelType w:val="hybridMultilevel"/>
    <w:tmpl w:val="0314522A"/>
    <w:lvl w:ilvl="0" w:tplc="A626A7C6">
      <w:start w:val="1"/>
      <w:numFmt w:val="decimal"/>
      <w:lvlText w:val="(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12C89"/>
    <w:multiLevelType w:val="hybridMultilevel"/>
    <w:tmpl w:val="D1A2CFD2"/>
    <w:lvl w:ilvl="0" w:tplc="033214C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C505E"/>
    <w:multiLevelType w:val="hybridMultilevel"/>
    <w:tmpl w:val="D35885EC"/>
    <w:lvl w:ilvl="0" w:tplc="55EE00A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FA093D"/>
    <w:multiLevelType w:val="hybridMultilevel"/>
    <w:tmpl w:val="099CFF10"/>
    <w:lvl w:ilvl="0" w:tplc="372E2F4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0D3CCE"/>
    <w:multiLevelType w:val="hybridMultilevel"/>
    <w:tmpl w:val="B626726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E0937"/>
    <w:multiLevelType w:val="hybridMultilevel"/>
    <w:tmpl w:val="A86845E6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90D424C"/>
    <w:multiLevelType w:val="hybridMultilevel"/>
    <w:tmpl w:val="2A600698"/>
    <w:lvl w:ilvl="0" w:tplc="D3BA33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7DBC6AD2"/>
    <w:multiLevelType w:val="hybridMultilevel"/>
    <w:tmpl w:val="A86845E6"/>
    <w:lvl w:ilvl="0" w:tplc="E4E0EC0E">
      <w:start w:val="1"/>
      <w:numFmt w:val="bullet"/>
      <w:pStyle w:val="Normal5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20"/>
  </w:num>
  <w:num w:numId="4">
    <w:abstractNumId w:val="18"/>
  </w:num>
  <w:num w:numId="5">
    <w:abstractNumId w:val="7"/>
  </w:num>
  <w:num w:numId="6">
    <w:abstractNumId w:val="17"/>
  </w:num>
  <w:num w:numId="7">
    <w:abstractNumId w:val="15"/>
  </w:num>
  <w:num w:numId="8">
    <w:abstractNumId w:val="3"/>
  </w:num>
  <w:num w:numId="9">
    <w:abstractNumId w:val="6"/>
  </w:num>
  <w:num w:numId="10">
    <w:abstractNumId w:val="16"/>
  </w:num>
  <w:num w:numId="11">
    <w:abstractNumId w:val="2"/>
  </w:num>
  <w:num w:numId="12">
    <w:abstractNumId w:val="11"/>
  </w:num>
  <w:num w:numId="13">
    <w:abstractNumId w:val="13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9"/>
  </w:num>
  <w:num w:numId="20">
    <w:abstractNumId w:val="14"/>
  </w:num>
  <w:num w:numId="21">
    <w:abstractNumId w:val="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AEC"/>
    <w:rsid w:val="00004FB8"/>
    <w:rsid w:val="00010052"/>
    <w:rsid w:val="00015B98"/>
    <w:rsid w:val="00016ED9"/>
    <w:rsid w:val="00020DAF"/>
    <w:rsid w:val="000248CF"/>
    <w:rsid w:val="00032457"/>
    <w:rsid w:val="00033C37"/>
    <w:rsid w:val="00033E46"/>
    <w:rsid w:val="000352E7"/>
    <w:rsid w:val="00050A33"/>
    <w:rsid w:val="0005341D"/>
    <w:rsid w:val="000633F7"/>
    <w:rsid w:val="00070907"/>
    <w:rsid w:val="00072609"/>
    <w:rsid w:val="000771F4"/>
    <w:rsid w:val="000A1F8B"/>
    <w:rsid w:val="000B081D"/>
    <w:rsid w:val="000B367B"/>
    <w:rsid w:val="000C27DF"/>
    <w:rsid w:val="000E3FEF"/>
    <w:rsid w:val="00100867"/>
    <w:rsid w:val="00105648"/>
    <w:rsid w:val="00117A69"/>
    <w:rsid w:val="001201D5"/>
    <w:rsid w:val="00124308"/>
    <w:rsid w:val="00136C14"/>
    <w:rsid w:val="001371CA"/>
    <w:rsid w:val="00137DDE"/>
    <w:rsid w:val="00157DF8"/>
    <w:rsid w:val="0017448F"/>
    <w:rsid w:val="0017676B"/>
    <w:rsid w:val="001969C6"/>
    <w:rsid w:val="001A40C5"/>
    <w:rsid w:val="001B3985"/>
    <w:rsid w:val="001B65FC"/>
    <w:rsid w:val="001B7FA5"/>
    <w:rsid w:val="001C1A2C"/>
    <w:rsid w:val="001C27BA"/>
    <w:rsid w:val="001D08FE"/>
    <w:rsid w:val="001F0BDE"/>
    <w:rsid w:val="001F5416"/>
    <w:rsid w:val="0020000C"/>
    <w:rsid w:val="0020107B"/>
    <w:rsid w:val="00204172"/>
    <w:rsid w:val="00224E04"/>
    <w:rsid w:val="0023635E"/>
    <w:rsid w:val="002365E6"/>
    <w:rsid w:val="00246A63"/>
    <w:rsid w:val="002619C1"/>
    <w:rsid w:val="002647C1"/>
    <w:rsid w:val="00267D80"/>
    <w:rsid w:val="00271516"/>
    <w:rsid w:val="002729E2"/>
    <w:rsid w:val="00285DC0"/>
    <w:rsid w:val="002902F8"/>
    <w:rsid w:val="00295FA2"/>
    <w:rsid w:val="00296EFC"/>
    <w:rsid w:val="002A0D56"/>
    <w:rsid w:val="002C7701"/>
    <w:rsid w:val="002D556A"/>
    <w:rsid w:val="002E5EDC"/>
    <w:rsid w:val="002E76A6"/>
    <w:rsid w:val="002E7898"/>
    <w:rsid w:val="00303CE3"/>
    <w:rsid w:val="00303CF2"/>
    <w:rsid w:val="00311198"/>
    <w:rsid w:val="003123C7"/>
    <w:rsid w:val="003203D4"/>
    <w:rsid w:val="00333FBF"/>
    <w:rsid w:val="00362CB3"/>
    <w:rsid w:val="0036337E"/>
    <w:rsid w:val="00375D24"/>
    <w:rsid w:val="00375E19"/>
    <w:rsid w:val="00384ADD"/>
    <w:rsid w:val="0038607E"/>
    <w:rsid w:val="003905EC"/>
    <w:rsid w:val="003929FC"/>
    <w:rsid w:val="003C008B"/>
    <w:rsid w:val="003D0754"/>
    <w:rsid w:val="003D1A15"/>
    <w:rsid w:val="003E20B1"/>
    <w:rsid w:val="003E214F"/>
    <w:rsid w:val="003F321A"/>
    <w:rsid w:val="003F324D"/>
    <w:rsid w:val="00403883"/>
    <w:rsid w:val="004050A5"/>
    <w:rsid w:val="00417CA1"/>
    <w:rsid w:val="00420B14"/>
    <w:rsid w:val="00430D9C"/>
    <w:rsid w:val="00444189"/>
    <w:rsid w:val="00445131"/>
    <w:rsid w:val="004516FD"/>
    <w:rsid w:val="00456AEC"/>
    <w:rsid w:val="00460C2E"/>
    <w:rsid w:val="0046361E"/>
    <w:rsid w:val="004672B4"/>
    <w:rsid w:val="00484409"/>
    <w:rsid w:val="00487E13"/>
    <w:rsid w:val="00492285"/>
    <w:rsid w:val="00497181"/>
    <w:rsid w:val="004972AC"/>
    <w:rsid w:val="004A634C"/>
    <w:rsid w:val="004B0054"/>
    <w:rsid w:val="004B0EAD"/>
    <w:rsid w:val="004B1263"/>
    <w:rsid w:val="004B7E9F"/>
    <w:rsid w:val="004D715E"/>
    <w:rsid w:val="004E2BFD"/>
    <w:rsid w:val="004E4937"/>
    <w:rsid w:val="004F36B0"/>
    <w:rsid w:val="004F6AE0"/>
    <w:rsid w:val="00500F57"/>
    <w:rsid w:val="00514140"/>
    <w:rsid w:val="0051614D"/>
    <w:rsid w:val="00524493"/>
    <w:rsid w:val="00526A98"/>
    <w:rsid w:val="00532385"/>
    <w:rsid w:val="00534F03"/>
    <w:rsid w:val="00545804"/>
    <w:rsid w:val="005506B0"/>
    <w:rsid w:val="00572571"/>
    <w:rsid w:val="00582FF5"/>
    <w:rsid w:val="00587071"/>
    <w:rsid w:val="00587D28"/>
    <w:rsid w:val="005A7FE6"/>
    <w:rsid w:val="005B4073"/>
    <w:rsid w:val="005B5D46"/>
    <w:rsid w:val="005D76B6"/>
    <w:rsid w:val="005E28EE"/>
    <w:rsid w:val="005E5EAD"/>
    <w:rsid w:val="005E6B84"/>
    <w:rsid w:val="005F02F1"/>
    <w:rsid w:val="006230E8"/>
    <w:rsid w:val="00632942"/>
    <w:rsid w:val="006364AB"/>
    <w:rsid w:val="00637C30"/>
    <w:rsid w:val="00642496"/>
    <w:rsid w:val="006457FE"/>
    <w:rsid w:val="00645A73"/>
    <w:rsid w:val="00656918"/>
    <w:rsid w:val="006616E1"/>
    <w:rsid w:val="00673597"/>
    <w:rsid w:val="00691225"/>
    <w:rsid w:val="006A1E6E"/>
    <w:rsid w:val="006B1E64"/>
    <w:rsid w:val="006B30F4"/>
    <w:rsid w:val="006C3794"/>
    <w:rsid w:val="006E7ED1"/>
    <w:rsid w:val="006F2803"/>
    <w:rsid w:val="006F42BE"/>
    <w:rsid w:val="006F487A"/>
    <w:rsid w:val="006F57C2"/>
    <w:rsid w:val="007067A4"/>
    <w:rsid w:val="007067E9"/>
    <w:rsid w:val="00723631"/>
    <w:rsid w:val="00732266"/>
    <w:rsid w:val="007572F3"/>
    <w:rsid w:val="00766158"/>
    <w:rsid w:val="00772E5B"/>
    <w:rsid w:val="00782CEE"/>
    <w:rsid w:val="0078678C"/>
    <w:rsid w:val="00791054"/>
    <w:rsid w:val="007929CF"/>
    <w:rsid w:val="007A5C57"/>
    <w:rsid w:val="007C5C54"/>
    <w:rsid w:val="007C6BA7"/>
    <w:rsid w:val="007D4F73"/>
    <w:rsid w:val="007F12E3"/>
    <w:rsid w:val="007F6476"/>
    <w:rsid w:val="008008BB"/>
    <w:rsid w:val="008046C7"/>
    <w:rsid w:val="00807861"/>
    <w:rsid w:val="008157F5"/>
    <w:rsid w:val="0081688C"/>
    <w:rsid w:val="00821D64"/>
    <w:rsid w:val="00823966"/>
    <w:rsid w:val="008267D2"/>
    <w:rsid w:val="008323D1"/>
    <w:rsid w:val="008336F8"/>
    <w:rsid w:val="008535D5"/>
    <w:rsid w:val="00853A1D"/>
    <w:rsid w:val="0085558A"/>
    <w:rsid w:val="00860A81"/>
    <w:rsid w:val="0088125A"/>
    <w:rsid w:val="008926AB"/>
    <w:rsid w:val="0089733B"/>
    <w:rsid w:val="008A3488"/>
    <w:rsid w:val="008A404A"/>
    <w:rsid w:val="008C1915"/>
    <w:rsid w:val="008C27C7"/>
    <w:rsid w:val="008C42D2"/>
    <w:rsid w:val="008D22EC"/>
    <w:rsid w:val="008E38F7"/>
    <w:rsid w:val="009004A5"/>
    <w:rsid w:val="0090511F"/>
    <w:rsid w:val="0091022E"/>
    <w:rsid w:val="009104B1"/>
    <w:rsid w:val="0091267B"/>
    <w:rsid w:val="009136A6"/>
    <w:rsid w:val="0091786C"/>
    <w:rsid w:val="00932C39"/>
    <w:rsid w:val="00953EB1"/>
    <w:rsid w:val="00982CD4"/>
    <w:rsid w:val="00982FD6"/>
    <w:rsid w:val="00987149"/>
    <w:rsid w:val="00990E08"/>
    <w:rsid w:val="009935E4"/>
    <w:rsid w:val="00996AA7"/>
    <w:rsid w:val="00996ED0"/>
    <w:rsid w:val="009B7C0E"/>
    <w:rsid w:val="009C0068"/>
    <w:rsid w:val="009C3D5F"/>
    <w:rsid w:val="009D2E67"/>
    <w:rsid w:val="009D43D1"/>
    <w:rsid w:val="009E027F"/>
    <w:rsid w:val="009E42B4"/>
    <w:rsid w:val="009F693D"/>
    <w:rsid w:val="009F7AC2"/>
    <w:rsid w:val="00A00F15"/>
    <w:rsid w:val="00A12935"/>
    <w:rsid w:val="00A15768"/>
    <w:rsid w:val="00A210B7"/>
    <w:rsid w:val="00A3045F"/>
    <w:rsid w:val="00A35E41"/>
    <w:rsid w:val="00A40C0A"/>
    <w:rsid w:val="00A43393"/>
    <w:rsid w:val="00A55D26"/>
    <w:rsid w:val="00A6086A"/>
    <w:rsid w:val="00A72E57"/>
    <w:rsid w:val="00A73337"/>
    <w:rsid w:val="00A778B5"/>
    <w:rsid w:val="00AA1A53"/>
    <w:rsid w:val="00AB2252"/>
    <w:rsid w:val="00AB5F3F"/>
    <w:rsid w:val="00AB79C7"/>
    <w:rsid w:val="00AC3DEC"/>
    <w:rsid w:val="00AC53A9"/>
    <w:rsid w:val="00AD0C2B"/>
    <w:rsid w:val="00AD4726"/>
    <w:rsid w:val="00AF08BE"/>
    <w:rsid w:val="00B01AE9"/>
    <w:rsid w:val="00B16CDD"/>
    <w:rsid w:val="00B17715"/>
    <w:rsid w:val="00B24513"/>
    <w:rsid w:val="00B355B9"/>
    <w:rsid w:val="00B569FB"/>
    <w:rsid w:val="00B57DBC"/>
    <w:rsid w:val="00B57EBF"/>
    <w:rsid w:val="00B662BB"/>
    <w:rsid w:val="00B6668D"/>
    <w:rsid w:val="00B90ED3"/>
    <w:rsid w:val="00B93798"/>
    <w:rsid w:val="00BA0E5A"/>
    <w:rsid w:val="00BA7201"/>
    <w:rsid w:val="00BB3866"/>
    <w:rsid w:val="00BD082B"/>
    <w:rsid w:val="00BD0CA1"/>
    <w:rsid w:val="00BD57D2"/>
    <w:rsid w:val="00BF0BCA"/>
    <w:rsid w:val="00BF0E76"/>
    <w:rsid w:val="00BF7B4F"/>
    <w:rsid w:val="00C00416"/>
    <w:rsid w:val="00C00F0E"/>
    <w:rsid w:val="00C0164B"/>
    <w:rsid w:val="00C01D45"/>
    <w:rsid w:val="00C06EF8"/>
    <w:rsid w:val="00C209A2"/>
    <w:rsid w:val="00C35B7C"/>
    <w:rsid w:val="00C4136B"/>
    <w:rsid w:val="00C432BF"/>
    <w:rsid w:val="00C43F49"/>
    <w:rsid w:val="00C502EC"/>
    <w:rsid w:val="00C5338B"/>
    <w:rsid w:val="00C54CEB"/>
    <w:rsid w:val="00C55E48"/>
    <w:rsid w:val="00C61754"/>
    <w:rsid w:val="00C74FB6"/>
    <w:rsid w:val="00C76575"/>
    <w:rsid w:val="00C92FC0"/>
    <w:rsid w:val="00CA65FB"/>
    <w:rsid w:val="00CB1329"/>
    <w:rsid w:val="00CB7A2A"/>
    <w:rsid w:val="00CC06AB"/>
    <w:rsid w:val="00CE0042"/>
    <w:rsid w:val="00CF5C49"/>
    <w:rsid w:val="00D001EC"/>
    <w:rsid w:val="00D0784B"/>
    <w:rsid w:val="00D133A0"/>
    <w:rsid w:val="00D2024E"/>
    <w:rsid w:val="00D277B3"/>
    <w:rsid w:val="00D300D8"/>
    <w:rsid w:val="00D34C59"/>
    <w:rsid w:val="00D41966"/>
    <w:rsid w:val="00D442C8"/>
    <w:rsid w:val="00D55A2F"/>
    <w:rsid w:val="00D64802"/>
    <w:rsid w:val="00D67815"/>
    <w:rsid w:val="00D71A81"/>
    <w:rsid w:val="00D94602"/>
    <w:rsid w:val="00D950A5"/>
    <w:rsid w:val="00D95F53"/>
    <w:rsid w:val="00DA2456"/>
    <w:rsid w:val="00DA282E"/>
    <w:rsid w:val="00DA4C4F"/>
    <w:rsid w:val="00DC07F8"/>
    <w:rsid w:val="00DF1415"/>
    <w:rsid w:val="00DF39B1"/>
    <w:rsid w:val="00E01BA3"/>
    <w:rsid w:val="00E20618"/>
    <w:rsid w:val="00E20717"/>
    <w:rsid w:val="00E20D59"/>
    <w:rsid w:val="00E22F26"/>
    <w:rsid w:val="00E23042"/>
    <w:rsid w:val="00E309F0"/>
    <w:rsid w:val="00E32F32"/>
    <w:rsid w:val="00E4359A"/>
    <w:rsid w:val="00E5566A"/>
    <w:rsid w:val="00E574AD"/>
    <w:rsid w:val="00E7769A"/>
    <w:rsid w:val="00E80D7D"/>
    <w:rsid w:val="00E839F1"/>
    <w:rsid w:val="00E85D93"/>
    <w:rsid w:val="00E87E48"/>
    <w:rsid w:val="00E907A5"/>
    <w:rsid w:val="00E966F4"/>
    <w:rsid w:val="00EC095F"/>
    <w:rsid w:val="00EC620D"/>
    <w:rsid w:val="00EC6806"/>
    <w:rsid w:val="00EC7EFD"/>
    <w:rsid w:val="00ED7E39"/>
    <w:rsid w:val="00EE588F"/>
    <w:rsid w:val="00EF605E"/>
    <w:rsid w:val="00EF74E3"/>
    <w:rsid w:val="00F217EB"/>
    <w:rsid w:val="00F33400"/>
    <w:rsid w:val="00F35F66"/>
    <w:rsid w:val="00F36BE0"/>
    <w:rsid w:val="00F371A9"/>
    <w:rsid w:val="00F37E78"/>
    <w:rsid w:val="00F52201"/>
    <w:rsid w:val="00F578CE"/>
    <w:rsid w:val="00F65DC0"/>
    <w:rsid w:val="00F73505"/>
    <w:rsid w:val="00F804BE"/>
    <w:rsid w:val="00F81623"/>
    <w:rsid w:val="00F83906"/>
    <w:rsid w:val="00F90088"/>
    <w:rsid w:val="00F908ED"/>
    <w:rsid w:val="00F92CD0"/>
    <w:rsid w:val="00FA185C"/>
    <w:rsid w:val="00FA3671"/>
    <w:rsid w:val="00FB26F5"/>
    <w:rsid w:val="00FD3E19"/>
    <w:rsid w:val="00FE451C"/>
    <w:rsid w:val="00FF31BD"/>
    <w:rsid w:val="00FF36B0"/>
    <w:rsid w:val="25D4EF2F"/>
    <w:rsid w:val="7F72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4E905CB3"/>
  <w15:chartTrackingRefBased/>
  <w15:docId w15:val="{250E2BB1-AD70-4FC7-AC28-E68043B2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131"/>
    <w:pPr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C61754"/>
    <w:pPr>
      <w:keepNext/>
      <w:keepLines/>
      <w:numPr>
        <w:ilvl w:val="1"/>
        <w:numId w:val="36"/>
      </w:numPr>
      <w:overflowPunct/>
      <w:autoSpaceDE/>
      <w:autoSpaceDN/>
      <w:adjustRightInd/>
      <w:spacing w:before="480" w:after="120"/>
      <w:textAlignment w:val="auto"/>
      <w:outlineLvl w:val="0"/>
    </w:pPr>
    <w:rPr>
      <w:b/>
      <w:caps/>
      <w:szCs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C61754"/>
    <w:pPr>
      <w:keepNext/>
      <w:numPr>
        <w:ilvl w:val="2"/>
        <w:numId w:val="36"/>
      </w:numPr>
      <w:overflowPunct/>
      <w:autoSpaceDE/>
      <w:autoSpaceDN/>
      <w:adjustRightInd/>
      <w:spacing w:before="240" w:after="60"/>
      <w:textAlignment w:val="auto"/>
      <w:outlineLvl w:val="1"/>
    </w:pPr>
    <w:rPr>
      <w:b/>
      <w:bCs/>
      <w:szCs w:val="22"/>
      <w:u w:val="single"/>
    </w:rPr>
  </w:style>
  <w:style w:type="paragraph" w:styleId="Titre3">
    <w:name w:val="heading 3"/>
    <w:basedOn w:val="Normal"/>
    <w:next w:val="Normal"/>
    <w:qFormat/>
    <w:rsid w:val="004972AC"/>
    <w:pPr>
      <w:keepNext/>
      <w:numPr>
        <w:ilvl w:val="2"/>
        <w:numId w:val="18"/>
      </w:numPr>
      <w:overflowPunct/>
      <w:autoSpaceDE/>
      <w:autoSpaceDN/>
      <w:adjustRightInd/>
      <w:spacing w:before="240" w:after="60"/>
      <w:textAlignment w:val="auto"/>
      <w:outlineLvl w:val="2"/>
    </w:pPr>
    <w:rPr>
      <w:b/>
      <w:bCs/>
      <w:szCs w:val="22"/>
    </w:rPr>
  </w:style>
  <w:style w:type="paragraph" w:styleId="Titre4">
    <w:name w:val="heading 4"/>
    <w:basedOn w:val="Normal"/>
    <w:next w:val="Normal"/>
    <w:qFormat/>
    <w:rsid w:val="004972AC"/>
    <w:pPr>
      <w:keepNext/>
      <w:numPr>
        <w:ilvl w:val="3"/>
        <w:numId w:val="18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i/>
      <w:szCs w:val="22"/>
    </w:rPr>
  </w:style>
  <w:style w:type="paragraph" w:styleId="Titre5">
    <w:name w:val="heading 5"/>
    <w:basedOn w:val="Normal"/>
    <w:next w:val="Normal"/>
    <w:qFormat/>
    <w:rsid w:val="004972AC"/>
    <w:pPr>
      <w:keepNext/>
      <w:numPr>
        <w:ilvl w:val="4"/>
        <w:numId w:val="18"/>
      </w:numPr>
      <w:ind w:right="71"/>
      <w:jc w:val="center"/>
      <w:outlineLvl w:val="4"/>
    </w:pPr>
    <w:rPr>
      <w:rFonts w:ascii="Arial" w:hAnsi="Arial"/>
      <w:b/>
      <w:bCs/>
      <w:sz w:val="28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8"/>
      </w:numPr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8"/>
      </w:numPr>
      <w:outlineLvl w:val="6"/>
    </w:pPr>
    <w:rPr>
      <w:rFonts w:ascii="Arial" w:hAnsi="Arial"/>
      <w:b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8"/>
      </w:numPr>
      <w:spacing w:before="120" w:after="120"/>
      <w:jc w:val="center"/>
      <w:outlineLvl w:val="7"/>
    </w:pPr>
    <w:rPr>
      <w:rFonts w:ascii="Arial" w:hAnsi="Arial"/>
      <w:sz w:val="2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8"/>
      </w:numPr>
      <w:spacing w:before="60" w:after="60"/>
      <w:jc w:val="center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3">
    <w:name w:val="toc 3"/>
    <w:basedOn w:val="Normal"/>
    <w:next w:val="Normal"/>
    <w:uiPriority w:val="39"/>
    <w:rsid w:val="00D94602"/>
    <w:pPr>
      <w:ind w:left="440"/>
    </w:pPr>
    <w:rPr>
      <w:rFonts w:ascii="Calibri" w:hAnsi="Calibri"/>
      <w:i/>
      <w:iCs/>
      <w:sz w:val="20"/>
    </w:rPr>
  </w:style>
  <w:style w:type="paragraph" w:styleId="TM2">
    <w:name w:val="toc 2"/>
    <w:basedOn w:val="Normal"/>
    <w:next w:val="Normal"/>
    <w:uiPriority w:val="39"/>
    <w:rsid w:val="00D94602"/>
    <w:pPr>
      <w:ind w:left="220"/>
    </w:pPr>
    <w:rPr>
      <w:rFonts w:ascii="Calibri" w:hAnsi="Calibri"/>
      <w:smallCaps/>
      <w:sz w:val="20"/>
    </w:rPr>
  </w:style>
  <w:style w:type="paragraph" w:styleId="TM1">
    <w:name w:val="toc 1"/>
    <w:basedOn w:val="Normal"/>
    <w:next w:val="Normal"/>
    <w:uiPriority w:val="39"/>
    <w:rsid w:val="00F36BE0"/>
    <w:pPr>
      <w:spacing w:before="120" w:after="120"/>
    </w:pPr>
    <w:rPr>
      <w:rFonts w:ascii="Calibri" w:hAnsi="Calibri"/>
      <w:b/>
      <w:bCs/>
      <w:caps/>
      <w:sz w:val="20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Arial" w:hAnsi="Arial"/>
      <w:color w:val="FF0000"/>
    </w:rPr>
  </w:style>
  <w:style w:type="paragraph" w:customStyle="1" w:styleId="Corpsdetexte21">
    <w:name w:val="Corps de texte 21"/>
    <w:basedOn w:val="Normal"/>
    <w:rPr>
      <w:rFonts w:ascii="Arial" w:hAnsi="Arial"/>
    </w:rPr>
  </w:style>
  <w:style w:type="paragraph" w:customStyle="1" w:styleId="Corpsdetexte31">
    <w:name w:val="Corps de texte 31"/>
    <w:basedOn w:val="Normal"/>
    <w:rPr>
      <w:rFonts w:ascii="Arial" w:hAnsi="Arial"/>
    </w:rPr>
  </w:style>
  <w:style w:type="paragraph" w:customStyle="1" w:styleId="Corpsdetexte22">
    <w:name w:val="Corps de texte 22"/>
    <w:basedOn w:val="Normal"/>
    <w:rPr>
      <w:rFonts w:ascii="Arial" w:hAnsi="Arial"/>
      <w:b/>
    </w:rPr>
  </w:style>
  <w:style w:type="paragraph" w:styleId="TM4">
    <w:name w:val="toc 4"/>
    <w:basedOn w:val="Normal"/>
    <w:next w:val="Normal"/>
    <w:semiHidden/>
    <w:pPr>
      <w:ind w:left="660"/>
    </w:pPr>
    <w:rPr>
      <w:rFonts w:ascii="Calibri" w:hAnsi="Calibri"/>
      <w:sz w:val="18"/>
      <w:szCs w:val="18"/>
    </w:rPr>
  </w:style>
  <w:style w:type="paragraph" w:styleId="TM5">
    <w:name w:val="toc 5"/>
    <w:basedOn w:val="Normal"/>
    <w:next w:val="Normal"/>
    <w:semiHidden/>
    <w:pPr>
      <w:ind w:left="880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semiHidden/>
    <w:pPr>
      <w:ind w:left="1100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semiHidden/>
    <w:pPr>
      <w:ind w:left="1320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semiHidden/>
    <w:pPr>
      <w:ind w:left="1540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semiHidden/>
    <w:pPr>
      <w:ind w:left="1760"/>
    </w:pPr>
    <w:rPr>
      <w:rFonts w:ascii="Calibri" w:hAnsi="Calibri"/>
      <w:sz w:val="18"/>
      <w:szCs w:val="18"/>
    </w:rPr>
  </w:style>
  <w:style w:type="character" w:customStyle="1" w:styleId="Lienhypertextesuivivisit1">
    <w:name w:val="Lien hypertexte suivi visité1"/>
    <w:rPr>
      <w:color w:val="800080"/>
      <w:u w:val="single"/>
    </w:rPr>
  </w:style>
  <w:style w:type="character" w:customStyle="1" w:styleId="Lienhypertexte1">
    <w:name w:val="Lien hypertexte1"/>
    <w:rPr>
      <w:color w:val="0000FF"/>
      <w:u w:val="singl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Normal5">
    <w:name w:val="Normal5"/>
    <w:basedOn w:val="Normal"/>
    <w:pPr>
      <w:numPr>
        <w:numId w:val="3"/>
      </w:numPr>
    </w:pPr>
  </w:style>
  <w:style w:type="paragraph" w:styleId="Retraitcorpsdetexte">
    <w:name w:val="Body Text Indent"/>
    <w:basedOn w:val="Normal"/>
    <w:semiHidden/>
    <w:pPr>
      <w:widowControl w:val="0"/>
      <w:overflowPunct/>
      <w:autoSpaceDE/>
      <w:autoSpaceDN/>
      <w:adjustRightInd/>
      <w:ind w:left="1134"/>
      <w:textAlignment w:val="auto"/>
    </w:pPr>
    <w:rPr>
      <w:rFonts w:ascii="Arial" w:hAnsi="Arial"/>
    </w:rPr>
  </w:style>
  <w:style w:type="paragraph" w:styleId="Corpsdetexte2">
    <w:name w:val="Body Text 2"/>
    <w:basedOn w:val="Normal"/>
    <w:semiHidden/>
    <w:rPr>
      <w:sz w:val="24"/>
    </w:rPr>
  </w:style>
  <w:style w:type="paragraph" w:styleId="Retraitcorpsdetexte2">
    <w:name w:val="Body Text Indent 2"/>
    <w:basedOn w:val="Normal"/>
    <w:semiHidden/>
    <w:pPr>
      <w:ind w:left="1134"/>
    </w:pPr>
    <w:rPr>
      <w:sz w:val="24"/>
    </w:rPr>
  </w:style>
  <w:style w:type="paragraph" w:styleId="Normalcentr">
    <w:name w:val="Block Text"/>
    <w:basedOn w:val="Normal"/>
    <w:semiHidden/>
    <w:pPr>
      <w:widowControl w:val="0"/>
      <w:tabs>
        <w:tab w:val="left" w:pos="1985"/>
      </w:tabs>
      <w:overflowPunct/>
      <w:autoSpaceDE/>
      <w:autoSpaceDN/>
      <w:adjustRightInd/>
      <w:ind w:left="851" w:right="-23"/>
      <w:textAlignment w:val="auto"/>
    </w:pPr>
    <w:rPr>
      <w:rFonts w:ascii="Arial" w:hAnsi="Arial"/>
      <w:sz w:val="20"/>
    </w:rPr>
  </w:style>
  <w:style w:type="paragraph" w:styleId="Corpsdetexte3">
    <w:name w:val="Body Text 3"/>
    <w:basedOn w:val="Normal"/>
    <w:semiHidden/>
    <w:pPr>
      <w:tabs>
        <w:tab w:val="left" w:pos="1985"/>
      </w:tabs>
    </w:pPr>
    <w:rPr>
      <w:sz w:val="24"/>
    </w:rPr>
  </w:style>
  <w:style w:type="paragraph" w:styleId="Retraitcorpsdetexte3">
    <w:name w:val="Body Text Indent 3"/>
    <w:basedOn w:val="Normal"/>
    <w:semiHidden/>
    <w:pPr>
      <w:ind w:firstLine="1134"/>
    </w:pPr>
    <w:rPr>
      <w:sz w:val="24"/>
    </w:rPr>
  </w:style>
  <w:style w:type="paragraph" w:customStyle="1" w:styleId="RedaliaNormal">
    <w:name w:val="Redalia : Normal"/>
    <w:basedOn w:val="Normal"/>
    <w:pPr>
      <w:keepNext/>
      <w:keepLines/>
      <w:overflowPunct/>
      <w:autoSpaceDE/>
      <w:autoSpaceDN/>
      <w:adjustRightInd/>
      <w:spacing w:before="40"/>
      <w:textAlignment w:val="auto"/>
    </w:pPr>
    <w:rPr>
      <w:rFonts w:ascii="Verdana" w:hAnsi="Verdana"/>
    </w:rPr>
  </w:style>
  <w:style w:type="paragraph" w:styleId="Index1">
    <w:name w:val="index 1"/>
    <w:basedOn w:val="Normal"/>
    <w:next w:val="Normal"/>
    <w:autoRedefine/>
    <w:semiHidden/>
    <w:pPr>
      <w:ind w:left="160" w:hanging="16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D1A15"/>
    <w:rPr>
      <w:rFonts w:ascii="Tahoma" w:hAnsi="Tahoma" w:cs="Tahoma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3D1A15"/>
    <w:rPr>
      <w:rFonts w:ascii="Tahoma" w:hAnsi="Tahoma" w:cs="Tahoma"/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36BE0"/>
    <w:pPr>
      <w:spacing w:line="276" w:lineRule="auto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Titre">
    <w:name w:val="Title"/>
    <w:basedOn w:val="Normal"/>
    <w:next w:val="Sous-titre"/>
    <w:link w:val="TitreCar"/>
    <w:qFormat/>
    <w:rsid w:val="004972AC"/>
    <w:pPr>
      <w:suppressAutoHyphens/>
      <w:overflowPunct/>
      <w:autoSpaceDE/>
      <w:autoSpaceDN/>
      <w:adjustRightInd/>
      <w:jc w:val="center"/>
      <w:textAlignment w:val="auto"/>
    </w:pPr>
    <w:rPr>
      <w:b/>
      <w:lang w:eastAsia="ar-SA"/>
    </w:rPr>
  </w:style>
  <w:style w:type="character" w:customStyle="1" w:styleId="TitreCar">
    <w:name w:val="Titre Car"/>
    <w:link w:val="Titre"/>
    <w:rsid w:val="004972AC"/>
    <w:rPr>
      <w:b/>
      <w:sz w:val="22"/>
      <w:lang w:eastAsia="ar-S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972A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link w:val="Sous-titre"/>
    <w:uiPriority w:val="11"/>
    <w:rsid w:val="004972AC"/>
    <w:rPr>
      <w:rFonts w:ascii="Cambria" w:eastAsia="Times New Roman" w:hAnsi="Cambria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F37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C61754"/>
    <w:rPr>
      <w:b/>
      <w:bCs/>
      <w:sz w:val="22"/>
      <w:szCs w:val="22"/>
      <w:u w:val="single"/>
    </w:rPr>
  </w:style>
  <w:style w:type="character" w:customStyle="1" w:styleId="NotedebasdepageCar">
    <w:name w:val="Note de bas de page Car"/>
    <w:link w:val="Notedebasdepage"/>
    <w:semiHidden/>
    <w:rsid w:val="00632942"/>
  </w:style>
  <w:style w:type="character" w:customStyle="1" w:styleId="Mentionnonrsolue">
    <w:name w:val="Mention non résolue"/>
    <w:uiPriority w:val="99"/>
    <w:semiHidden/>
    <w:unhideWhenUsed/>
    <w:rsid w:val="00CE0042"/>
    <w:rPr>
      <w:color w:val="605E5C"/>
      <w:shd w:val="clear" w:color="auto" w:fill="E1DFDD"/>
    </w:rPr>
  </w:style>
  <w:style w:type="character" w:styleId="Marquedecommentaire">
    <w:name w:val="annotation reference"/>
    <w:uiPriority w:val="99"/>
    <w:semiHidden/>
    <w:unhideWhenUsed/>
    <w:rsid w:val="004441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44189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4418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44189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441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ne%20martignoles\Coordination-Sps\sarrebou\r&#233;ha%20b&#226;t%20007\Acte%20d'%20Engagement%20du%20March&#233;%20SPS-%20Phases%20Conception%20et%20R&#233;alisation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4A447-BB5A-4334-A1B8-756441F7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E5DAB7-4F03-4100-8763-7A040AEBA84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e02935d-7744-47b1-9379-353a84c112e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585769D-AD7B-41EE-A900-0D4BB9B810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C372D-2257-4950-BA85-032244FB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Acte d' Engagement du Marché SPS- Phases Conception et Réalisation .dot</Template>
  <TotalTime>5</TotalTime>
  <Pages>10</Pages>
  <Words>2097</Words>
  <Characters>11539</Characters>
  <Application>Microsoft Office Word</Application>
  <DocSecurity>0</DocSecurity>
  <Lines>96</Lines>
  <Paragraphs>27</Paragraphs>
  <ScaleCrop>false</ScaleCrop>
  <Company>MINISTERE DE LA DEFENSE</Company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MARCHAND Quentin IMI</dc:creator>
  <cp:keywords>Ethan</cp:keywords>
  <cp:lastModifiedBy>PAES Jose SA CE MINDEF</cp:lastModifiedBy>
  <cp:revision>8</cp:revision>
  <cp:lastPrinted>2020-03-18T13:43:00Z</cp:lastPrinted>
  <dcterms:created xsi:type="dcterms:W3CDTF">2026-07-17T12:57:00Z</dcterms:created>
  <dcterms:modified xsi:type="dcterms:W3CDTF">2026-08-03T07:40:00Z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</Properties>
</file>